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AFBB" w14:textId="1F93F277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9E5D50">
        <w:rPr>
          <w:noProof w:val="0"/>
          <w:sz w:val="24"/>
        </w:rPr>
        <w:t>88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C951DE">
        <w:rPr>
          <w:rFonts w:cs="Arial"/>
          <w:bCs/>
          <w:noProof w:val="0"/>
          <w:sz w:val="24"/>
        </w:rPr>
        <w:t>81</w:t>
      </w:r>
      <w:r w:rsidR="00386EE8" w:rsidRPr="00386EE8">
        <w:rPr>
          <w:rFonts w:cs="Arial"/>
          <w:bCs/>
          <w:noProof w:val="0"/>
          <w:sz w:val="24"/>
        </w:rPr>
        <w:t>1132</w:t>
      </w:r>
    </w:p>
    <w:p w14:paraId="7FE3607D" w14:textId="5BBEE23B" w:rsidR="00A45FE2" w:rsidRPr="00CB69BA" w:rsidRDefault="001A3785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Gothenburg, Sweden</w:t>
      </w:r>
      <w:r w:rsidR="005A0408">
        <w:rPr>
          <w:noProof w:val="0"/>
          <w:sz w:val="24"/>
        </w:rPr>
        <w:t xml:space="preserve">, </w:t>
      </w:r>
      <w:r w:rsidR="008E524C">
        <w:rPr>
          <w:noProof w:val="0"/>
          <w:sz w:val="24"/>
        </w:rPr>
        <w:t>2</w:t>
      </w:r>
      <w:r>
        <w:rPr>
          <w:noProof w:val="0"/>
          <w:sz w:val="24"/>
        </w:rPr>
        <w:t>0th</w:t>
      </w:r>
      <w:r w:rsidR="000425A0">
        <w:rPr>
          <w:noProof w:val="0"/>
          <w:sz w:val="24"/>
        </w:rPr>
        <w:t xml:space="preserve"> </w:t>
      </w:r>
      <w:r w:rsidR="004A3B8F">
        <w:rPr>
          <w:noProof w:val="0"/>
          <w:sz w:val="24"/>
        </w:rPr>
        <w:t xml:space="preserve">– </w:t>
      </w:r>
      <w:r>
        <w:rPr>
          <w:noProof w:val="0"/>
          <w:sz w:val="24"/>
        </w:rPr>
        <w:t>24</w:t>
      </w:r>
      <w:r w:rsidR="00FA6C1A">
        <w:rPr>
          <w:noProof w:val="0"/>
          <w:sz w:val="24"/>
        </w:rPr>
        <w:t>th</w:t>
      </w:r>
      <w:r w:rsidR="00354A86">
        <w:rPr>
          <w:noProof w:val="0"/>
          <w:sz w:val="24"/>
        </w:rPr>
        <w:t xml:space="preserve"> </w:t>
      </w:r>
      <w:r>
        <w:rPr>
          <w:noProof w:val="0"/>
          <w:sz w:val="24"/>
        </w:rPr>
        <w:t>August</w:t>
      </w:r>
      <w:r w:rsidR="00B3671D">
        <w:rPr>
          <w:noProof w:val="0"/>
          <w:sz w:val="24"/>
        </w:rPr>
        <w:t xml:space="preserve"> </w:t>
      </w:r>
      <w:r w:rsidR="00FA6C1A">
        <w:rPr>
          <w:noProof w:val="0"/>
          <w:sz w:val="24"/>
        </w:rPr>
        <w:t>2018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137C7834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3F5566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510CBFD5"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E36F2E">
        <w:rPr>
          <w:rFonts w:ascii="Arial" w:hAnsi="Arial" w:cs="Arial"/>
          <w:b/>
          <w:bCs/>
          <w:sz w:val="24"/>
        </w:rPr>
        <w:t xml:space="preserve">On </w:t>
      </w:r>
      <w:r w:rsidR="00E03AA5">
        <w:rPr>
          <w:rFonts w:ascii="Arial" w:hAnsi="Arial" w:cs="Arial"/>
          <w:b/>
          <w:bCs/>
          <w:sz w:val="24"/>
        </w:rPr>
        <w:t>m</w:t>
      </w:r>
      <w:r w:rsidR="00AB2034">
        <w:rPr>
          <w:rFonts w:ascii="Arial" w:hAnsi="Arial" w:cs="Arial"/>
          <w:b/>
          <w:bCs/>
          <w:sz w:val="24"/>
        </w:rPr>
        <w:t>easurement uncertainty</w:t>
      </w:r>
      <w:r w:rsidR="00E36F2E">
        <w:rPr>
          <w:rFonts w:ascii="Arial" w:hAnsi="Arial" w:cs="Arial"/>
          <w:b/>
          <w:bCs/>
          <w:sz w:val="24"/>
        </w:rPr>
        <w:t xml:space="preserve"> for OTA </w:t>
      </w:r>
      <w:r w:rsidR="008F29B7">
        <w:rPr>
          <w:rFonts w:ascii="Arial" w:hAnsi="Arial" w:cs="Arial"/>
          <w:b/>
          <w:bCs/>
          <w:sz w:val="24"/>
        </w:rPr>
        <w:t>FR1</w:t>
      </w:r>
      <w:r w:rsidR="00562097">
        <w:rPr>
          <w:rFonts w:ascii="Arial" w:hAnsi="Arial" w:cs="Arial"/>
          <w:b/>
          <w:bCs/>
          <w:sz w:val="24"/>
        </w:rPr>
        <w:t xml:space="preserve"> </w:t>
      </w:r>
      <w:r w:rsidR="00E36F2E">
        <w:rPr>
          <w:rFonts w:ascii="Arial" w:hAnsi="Arial" w:cs="Arial"/>
          <w:b/>
          <w:bCs/>
          <w:sz w:val="24"/>
        </w:rPr>
        <w:t xml:space="preserve">BS </w:t>
      </w:r>
      <w:r w:rsidR="001D1734">
        <w:rPr>
          <w:rFonts w:ascii="Arial" w:hAnsi="Arial" w:cs="Arial"/>
          <w:b/>
          <w:bCs/>
          <w:sz w:val="24"/>
        </w:rPr>
        <w:t xml:space="preserve">maximum </w:t>
      </w:r>
      <w:r w:rsidR="00E36F2E">
        <w:rPr>
          <w:rFonts w:ascii="Arial" w:hAnsi="Arial" w:cs="Arial"/>
          <w:b/>
          <w:bCs/>
          <w:sz w:val="24"/>
        </w:rPr>
        <w:t>output power</w:t>
      </w:r>
      <w:r w:rsidR="00100977">
        <w:rPr>
          <w:rFonts w:ascii="Arial" w:hAnsi="Arial" w:cs="Arial"/>
          <w:b/>
          <w:bCs/>
          <w:sz w:val="24"/>
        </w:rPr>
        <w:t xml:space="preserve"> </w:t>
      </w:r>
    </w:p>
    <w:p w14:paraId="28325425" w14:textId="389C5B8E"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C4C2F" w:rsidRPr="000C4C2F">
        <w:rPr>
          <w:rFonts w:cs="Arial"/>
          <w:b/>
          <w:bCs/>
          <w:sz w:val="24"/>
        </w:rPr>
        <w:t>7</w:t>
      </w:r>
      <w:r w:rsidR="00B60A75" w:rsidRPr="000C4C2F">
        <w:rPr>
          <w:rFonts w:cs="Arial"/>
          <w:b/>
          <w:bCs/>
          <w:sz w:val="24"/>
        </w:rPr>
        <w:t>.</w:t>
      </w:r>
      <w:r w:rsidR="000C4C2F" w:rsidRPr="000C4C2F">
        <w:rPr>
          <w:rFonts w:cs="Arial"/>
          <w:b/>
          <w:bCs/>
          <w:sz w:val="24"/>
        </w:rPr>
        <w:t>9</w:t>
      </w:r>
      <w:r w:rsidRPr="000C4C2F">
        <w:rPr>
          <w:rFonts w:cs="Arial"/>
          <w:b/>
          <w:bCs/>
          <w:sz w:val="24"/>
        </w:rPr>
        <w:t>.</w:t>
      </w:r>
      <w:r w:rsidR="000C4C2F" w:rsidRPr="000C4C2F">
        <w:rPr>
          <w:rFonts w:cs="Arial"/>
          <w:b/>
          <w:bCs/>
          <w:sz w:val="24"/>
        </w:rPr>
        <w:t>4</w:t>
      </w:r>
      <w:r w:rsidR="00065115" w:rsidRPr="000C4C2F">
        <w:rPr>
          <w:rFonts w:cs="Arial"/>
          <w:b/>
          <w:bCs/>
          <w:sz w:val="24"/>
        </w:rPr>
        <w:t>.</w:t>
      </w:r>
      <w:r w:rsidR="00B408FD">
        <w:rPr>
          <w:rFonts w:cs="Arial"/>
          <w:b/>
          <w:bCs/>
          <w:sz w:val="24"/>
        </w:rPr>
        <w:t>2.</w:t>
      </w:r>
      <w:r w:rsidR="00E36586" w:rsidRPr="000C4C2F">
        <w:rPr>
          <w:rFonts w:cs="Arial"/>
          <w:b/>
          <w:bCs/>
          <w:sz w:val="24"/>
        </w:rPr>
        <w:t>1</w:t>
      </w:r>
    </w:p>
    <w:p w14:paraId="62346435" w14:textId="6E333593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016775">
        <w:rPr>
          <w:rFonts w:ascii="Arial" w:hAnsi="Arial" w:cs="Arial"/>
          <w:b/>
          <w:bCs/>
          <w:sz w:val="24"/>
        </w:rPr>
        <w:t>Discussion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0CA94CB" w14:textId="7F485F2D" w:rsidR="00D7766E" w:rsidRDefault="002B475B" w:rsidP="00171463">
      <w:pPr>
        <w:spacing w:after="0"/>
        <w:rPr>
          <w:bCs/>
        </w:rPr>
      </w:pPr>
      <w:r>
        <w:rPr>
          <w:bCs/>
        </w:rPr>
        <w:t>T</w:t>
      </w:r>
      <w:r w:rsidR="005A568E">
        <w:rPr>
          <w:bCs/>
        </w:rPr>
        <w:t>his doc</w:t>
      </w:r>
      <w:r w:rsidR="00403E39">
        <w:rPr>
          <w:bCs/>
        </w:rPr>
        <w:t xml:space="preserve">ument </w:t>
      </w:r>
      <w:r w:rsidR="00514FDD">
        <w:rPr>
          <w:bCs/>
        </w:rPr>
        <w:t xml:space="preserve">discusses </w:t>
      </w:r>
      <w:r w:rsidR="00101AC8">
        <w:rPr>
          <w:bCs/>
        </w:rPr>
        <w:t xml:space="preserve">measurement </w:t>
      </w:r>
      <w:r w:rsidR="00514FDD">
        <w:rPr>
          <w:bCs/>
        </w:rPr>
        <w:t xml:space="preserve">uncertainty contributions </w:t>
      </w:r>
      <w:r w:rsidR="00101AC8">
        <w:rPr>
          <w:bCs/>
        </w:rPr>
        <w:t>for</w:t>
      </w:r>
      <w:r w:rsidR="00884749">
        <w:rPr>
          <w:bCs/>
        </w:rPr>
        <w:t xml:space="preserve"> </w:t>
      </w:r>
      <w:r w:rsidR="00101AC8">
        <w:rPr>
          <w:bCs/>
        </w:rPr>
        <w:t xml:space="preserve">OTA </w:t>
      </w:r>
      <w:r w:rsidR="00E96919">
        <w:rPr>
          <w:bCs/>
        </w:rPr>
        <w:t>FR1</w:t>
      </w:r>
      <w:r w:rsidR="00D31563">
        <w:rPr>
          <w:bCs/>
        </w:rPr>
        <w:t xml:space="preserve"> </w:t>
      </w:r>
      <w:r w:rsidR="00101AC8">
        <w:rPr>
          <w:bCs/>
        </w:rPr>
        <w:t>BS maximum output power test requirement</w:t>
      </w:r>
      <w:r w:rsidR="00884749">
        <w:rPr>
          <w:bCs/>
        </w:rPr>
        <w:t xml:space="preserve"> in</w:t>
      </w:r>
      <w:r w:rsidR="00514FDD">
        <w:rPr>
          <w:bCs/>
        </w:rPr>
        <w:t xml:space="preserve"> CATR</w:t>
      </w:r>
      <w:r w:rsidR="00884749">
        <w:rPr>
          <w:bCs/>
        </w:rPr>
        <w:t xml:space="preserve"> chambers</w:t>
      </w:r>
      <w:r w:rsidR="005E272C">
        <w:rPr>
          <w:bCs/>
        </w:rPr>
        <w:t>.</w:t>
      </w:r>
      <w:r w:rsidR="006C3E37">
        <w:rPr>
          <w:bCs/>
        </w:rPr>
        <w:t xml:space="preserve"> </w:t>
      </w:r>
      <w:r w:rsidR="00693EED">
        <w:rPr>
          <w:bCs/>
        </w:rPr>
        <w:t>For frequencies below 4.2 GHz, the uncertainty values are based on the</w:t>
      </w:r>
      <w:r w:rsidR="000D1195">
        <w:rPr>
          <w:bCs/>
        </w:rPr>
        <w:t xml:space="preserve"> OTA AAS [1]. In the document,</w:t>
      </w:r>
      <w:r w:rsidR="00363795">
        <w:rPr>
          <w:bCs/>
        </w:rPr>
        <w:t xml:space="preserve"> the uncertainty value for frequency ranging from 4.2 GHz up to 6 GHz is proposed. </w:t>
      </w:r>
    </w:p>
    <w:p w14:paraId="5F0851B5" w14:textId="77777777" w:rsidR="00DE3E1C" w:rsidRPr="003E24CA" w:rsidRDefault="00DE3E1C" w:rsidP="00171463">
      <w:pPr>
        <w:spacing w:after="0"/>
        <w:rPr>
          <w:bCs/>
        </w:rPr>
      </w:pPr>
    </w:p>
    <w:p w14:paraId="4EA073DA" w14:textId="67A59823" w:rsidR="0019592F" w:rsidRPr="00E450A1" w:rsidRDefault="00C608C8" w:rsidP="00E450A1">
      <w:pPr>
        <w:pStyle w:val="Heading1"/>
        <w:rPr>
          <w:sz w:val="20"/>
        </w:rPr>
      </w:pPr>
      <w:r>
        <w:t>2</w:t>
      </w:r>
      <w:r>
        <w:tab/>
        <w:t>Discussion</w:t>
      </w:r>
      <w:bookmarkStart w:id="1" w:name="_MON_1249227490"/>
      <w:bookmarkStart w:id="2" w:name="_MON_1282989596"/>
      <w:bookmarkStart w:id="3" w:name="_MON_1282992763"/>
      <w:bookmarkStart w:id="4" w:name="_MON_1283666811"/>
      <w:bookmarkStart w:id="5" w:name="_MON_1290505886"/>
      <w:bookmarkStart w:id="6" w:name="_MON_1248002274"/>
      <w:bookmarkStart w:id="7" w:name="_MON_1248002336"/>
      <w:bookmarkStart w:id="8" w:name="_MON_1290505889"/>
      <w:bookmarkStart w:id="9" w:name="_MON_1230619646"/>
      <w:bookmarkStart w:id="10" w:name="_MON_1230620479"/>
      <w:bookmarkStart w:id="11" w:name="_MON_1230620585"/>
      <w:bookmarkStart w:id="12" w:name="_MON_1230620596"/>
      <w:bookmarkStart w:id="13" w:name="_MON_123062063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353BD3C" w14:textId="609F71C8" w:rsidR="0011170B" w:rsidRDefault="0011170B" w:rsidP="0011170B">
      <w:pPr>
        <w:pStyle w:val="Heading2"/>
      </w:pPr>
      <w:r>
        <w:t xml:space="preserve">2.1 </w:t>
      </w:r>
      <w:r>
        <w:tab/>
        <w:t>Uncertainty budget format</w:t>
      </w:r>
    </w:p>
    <w:p w14:paraId="145598FC" w14:textId="0165DA46" w:rsidR="00F004BA" w:rsidRDefault="002A2032" w:rsidP="00ED518C">
      <w:pPr>
        <w:spacing w:after="120"/>
      </w:pPr>
      <w:r>
        <w:t>From</w:t>
      </w:r>
      <w:r w:rsidR="00E87DC0">
        <w:t xml:space="preserve"> </w:t>
      </w:r>
      <w:r>
        <w:t>[1], the CATR uncertainty budget format is as follows</w:t>
      </w:r>
      <w:r w:rsidR="00F004BA">
        <w:t>:</w:t>
      </w:r>
    </w:p>
    <w:p w14:paraId="38DAB536" w14:textId="7252B96D" w:rsidR="001A6AB5" w:rsidRDefault="001A6AB5" w:rsidP="0064735C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tbl>
      <w:tblPr>
        <w:tblW w:w="92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1412"/>
        <w:gridCol w:w="6604"/>
        <w:gridCol w:w="1215"/>
      </w:tblGrid>
      <w:tr w:rsidR="002C6896" w:rsidRPr="00530CB2" w14:paraId="2B5FF0ED" w14:textId="77777777" w:rsidTr="00006FFD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8B798" w14:textId="77777777" w:rsidR="002C6896" w:rsidRPr="00222D67" w:rsidRDefault="002C6896" w:rsidP="00006FFD">
            <w:pPr>
              <w:pStyle w:val="TAH"/>
            </w:pPr>
            <w:r w:rsidRPr="00222D67">
              <w:t>UID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B82787" w14:textId="77777777" w:rsidR="002C6896" w:rsidRPr="00222D67" w:rsidRDefault="002C6896" w:rsidP="00006FFD">
            <w:pPr>
              <w:pStyle w:val="TAH"/>
            </w:pPr>
            <w:r w:rsidRPr="00222D67">
              <w:t>Description of uncertainty contribution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D10955" w14:textId="77777777" w:rsidR="002C6896" w:rsidRPr="00222D67" w:rsidRDefault="002C6896" w:rsidP="00006FFD">
            <w:pPr>
              <w:pStyle w:val="TAH"/>
            </w:pPr>
            <w:r w:rsidRPr="00222D67">
              <w:t>Details in annex</w:t>
            </w:r>
          </w:p>
        </w:tc>
      </w:tr>
      <w:tr w:rsidR="002C6896" w:rsidRPr="00530CB2" w14:paraId="176DF767" w14:textId="77777777" w:rsidTr="00006FFD">
        <w:trPr>
          <w:cantSplit/>
          <w:jc w:val="center"/>
        </w:trPr>
        <w:tc>
          <w:tcPr>
            <w:tcW w:w="92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A6EEB" w14:textId="77777777" w:rsidR="002C6896" w:rsidRPr="00222D67" w:rsidRDefault="002C6896" w:rsidP="00006FFD">
            <w:pPr>
              <w:pStyle w:val="TAH"/>
            </w:pPr>
            <w:r w:rsidRPr="00222D67">
              <w:t xml:space="preserve">Stage </w:t>
            </w:r>
            <w:r>
              <w:t>2</w:t>
            </w:r>
            <w:r w:rsidRPr="00222D67">
              <w:t>: DUT measurement</w:t>
            </w:r>
          </w:p>
        </w:tc>
      </w:tr>
      <w:tr w:rsidR="002C6896" w:rsidRPr="00530CB2" w14:paraId="214328AC" w14:textId="77777777" w:rsidTr="00006FFD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8EF93" w14:textId="77777777" w:rsidR="002C6896" w:rsidRPr="00222D67" w:rsidRDefault="002C6896" w:rsidP="00006FFD">
            <w:pPr>
              <w:pStyle w:val="TAL"/>
            </w:pPr>
            <w:r w:rsidRPr="00222D67">
              <w:t>1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BCD59" w14:textId="77777777" w:rsidR="002C6896" w:rsidRPr="00222D67" w:rsidRDefault="002C6896" w:rsidP="00006FFD">
            <w:pPr>
              <w:pStyle w:val="TAL"/>
            </w:pPr>
            <w:r w:rsidRPr="008749BF">
              <w:t>Misalignment DUT &amp; pointing error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17506" w14:textId="77777777" w:rsidR="002C6896" w:rsidRPr="00222D67" w:rsidRDefault="002C6896" w:rsidP="00006FFD">
            <w:pPr>
              <w:pStyle w:val="TAC"/>
            </w:pPr>
            <w:r w:rsidRPr="00222D67">
              <w:t>B</w:t>
            </w:r>
            <w:r w:rsidRPr="00222D67">
              <w:rPr>
                <w:rFonts w:hint="eastAsia"/>
                <w:lang w:eastAsia="ja-JP"/>
              </w:rPr>
              <w:t>2</w:t>
            </w:r>
            <w:r w:rsidRPr="00222D67">
              <w:t>-1</w:t>
            </w:r>
          </w:p>
        </w:tc>
      </w:tr>
      <w:tr w:rsidR="002C6896" w:rsidRPr="00530CB2" w14:paraId="7FF6313C" w14:textId="77777777" w:rsidTr="00006FFD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C0F85" w14:textId="77777777" w:rsidR="002C6896" w:rsidRPr="00222D67" w:rsidRDefault="002C6896" w:rsidP="00006FFD">
            <w:pPr>
              <w:pStyle w:val="TAL"/>
            </w:pPr>
            <w:r w:rsidRPr="00222D67">
              <w:t>2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C26A0" w14:textId="77777777" w:rsidR="002C6896" w:rsidRPr="00222D67" w:rsidRDefault="002C6896" w:rsidP="00006FFD">
            <w:pPr>
              <w:pStyle w:val="TAL"/>
            </w:pPr>
            <w:r w:rsidRPr="00222D67">
              <w:t>RF power measurement equipment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2A2A3" w14:textId="77777777" w:rsidR="002C6896" w:rsidRPr="00222D67" w:rsidRDefault="002C6896" w:rsidP="00006FFD">
            <w:pPr>
              <w:pStyle w:val="TAC"/>
            </w:pPr>
            <w:r>
              <w:t>E</w:t>
            </w:r>
          </w:p>
        </w:tc>
      </w:tr>
      <w:tr w:rsidR="002C6896" w:rsidRPr="00530CB2" w14:paraId="0C9478C4" w14:textId="77777777" w:rsidTr="00006FFD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BCBD3" w14:textId="77777777" w:rsidR="002C6896" w:rsidRPr="00222D67" w:rsidRDefault="002C6896" w:rsidP="00006FFD">
            <w:pPr>
              <w:pStyle w:val="TAL"/>
            </w:pPr>
            <w:r w:rsidRPr="00222D67">
              <w:t>3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72F65" w14:textId="77777777" w:rsidR="002C6896" w:rsidRPr="00222D67" w:rsidRDefault="002C6896" w:rsidP="00006FFD">
            <w:pPr>
              <w:pStyle w:val="TAL"/>
            </w:pPr>
            <w:r w:rsidRPr="00222D67">
              <w:t>Standing wave between DUT and test range antenna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23C69" w14:textId="77777777" w:rsidR="002C6896" w:rsidRPr="00222D67" w:rsidRDefault="002C6896" w:rsidP="00006FFD">
            <w:pPr>
              <w:pStyle w:val="TAC"/>
            </w:pPr>
            <w:r w:rsidRPr="00222D67">
              <w:t>B</w:t>
            </w:r>
            <w:r w:rsidRPr="00222D67">
              <w:rPr>
                <w:rFonts w:hint="eastAsia"/>
                <w:lang w:eastAsia="ja-JP"/>
              </w:rPr>
              <w:t>2</w:t>
            </w:r>
            <w:r w:rsidRPr="00222D67">
              <w:t>-3</w:t>
            </w:r>
          </w:p>
        </w:tc>
      </w:tr>
      <w:tr w:rsidR="002C6896" w:rsidRPr="00530CB2" w14:paraId="5564719B" w14:textId="77777777" w:rsidTr="00006FFD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9AAE8" w14:textId="77777777" w:rsidR="002C6896" w:rsidRPr="00222D67" w:rsidRDefault="002C6896" w:rsidP="00006FFD">
            <w:pPr>
              <w:pStyle w:val="TAL"/>
            </w:pPr>
            <w:r w:rsidRPr="00222D67">
              <w:t>4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E467F" w14:textId="77777777" w:rsidR="002C6896" w:rsidRPr="00222D67" w:rsidRDefault="002C6896" w:rsidP="00006FFD">
            <w:pPr>
              <w:pStyle w:val="TAL"/>
            </w:pPr>
            <w:r w:rsidRPr="00222D67">
              <w:t>RF leakage (SGH connector terminated &amp; test range antenna connector cable terminated)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34329" w14:textId="77777777" w:rsidR="002C6896" w:rsidRPr="00222D67" w:rsidRDefault="002C6896" w:rsidP="00006FFD">
            <w:pPr>
              <w:pStyle w:val="TAC"/>
            </w:pPr>
            <w:r w:rsidRPr="00222D67">
              <w:t>B</w:t>
            </w:r>
            <w:r w:rsidRPr="00222D67">
              <w:rPr>
                <w:rFonts w:hint="eastAsia"/>
                <w:lang w:eastAsia="ja-JP"/>
              </w:rPr>
              <w:t>2</w:t>
            </w:r>
            <w:r w:rsidRPr="00222D67">
              <w:t>-4</w:t>
            </w:r>
          </w:p>
        </w:tc>
      </w:tr>
      <w:tr w:rsidR="002C6896" w:rsidRPr="00530CB2" w14:paraId="104236A8" w14:textId="77777777" w:rsidTr="00006FFD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72EF0" w14:textId="77777777" w:rsidR="002C6896" w:rsidRPr="00222D67" w:rsidRDefault="002C6896" w:rsidP="00006FFD">
            <w:pPr>
              <w:pStyle w:val="TAL"/>
            </w:pPr>
            <w:r w:rsidRPr="00222D67">
              <w:t>5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8068AE" w14:textId="77777777" w:rsidR="002C6896" w:rsidRPr="00222D67" w:rsidRDefault="002C6896" w:rsidP="00006FFD">
            <w:pPr>
              <w:pStyle w:val="TAL"/>
            </w:pPr>
            <w:r w:rsidRPr="00222D67">
              <w:t>QZ ripple DUT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3CBD98" w14:textId="77777777" w:rsidR="002C6896" w:rsidRPr="00222D67" w:rsidRDefault="002C6896" w:rsidP="00006FFD">
            <w:pPr>
              <w:pStyle w:val="TAC"/>
            </w:pPr>
            <w:r w:rsidRPr="00222D67">
              <w:t>B</w:t>
            </w:r>
            <w:r w:rsidRPr="00222D67">
              <w:rPr>
                <w:rFonts w:hint="eastAsia"/>
                <w:lang w:eastAsia="ja-JP"/>
              </w:rPr>
              <w:t>2</w:t>
            </w:r>
            <w:r w:rsidRPr="00222D67">
              <w:t>-5</w:t>
            </w:r>
          </w:p>
        </w:tc>
      </w:tr>
      <w:tr w:rsidR="00FB2A40" w:rsidRPr="00530CB2" w14:paraId="7FBFBBFA" w14:textId="77777777" w:rsidTr="00006FFD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A3CEB" w14:textId="611EC8BB" w:rsidR="00FB2A40" w:rsidRDefault="00FB2A40" w:rsidP="00006FFD">
            <w:pPr>
              <w:pStyle w:val="TAL"/>
            </w:pP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FE861" w14:textId="0C84B160" w:rsidR="00FB2A40" w:rsidRDefault="00FB2A40" w:rsidP="00006FFD">
            <w:pPr>
              <w:pStyle w:val="TAL"/>
            </w:pPr>
            <w:r w:rsidRPr="008749BF">
              <w:t>Test system frequency flatness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27F04" w14:textId="6AC10277" w:rsidR="00FB2A40" w:rsidRPr="007C4927" w:rsidRDefault="00AF2F9A" w:rsidP="00006FFD">
            <w:pPr>
              <w:pStyle w:val="TAC"/>
              <w:rPr>
                <w:highlight w:val="yellow"/>
              </w:rPr>
            </w:pPr>
            <w:r w:rsidRPr="008749BF">
              <w:t>TBD</w:t>
            </w:r>
          </w:p>
        </w:tc>
      </w:tr>
      <w:tr w:rsidR="002C6896" w:rsidRPr="00530CB2" w14:paraId="0EE4E961" w14:textId="77777777" w:rsidTr="00006FFD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7749E" w14:textId="77777777" w:rsidR="002C6896" w:rsidRPr="00222D67" w:rsidRDefault="002C6896" w:rsidP="00006FFD">
            <w:pPr>
              <w:pStyle w:val="TAL"/>
            </w:pPr>
            <w:r w:rsidRPr="00222D67">
              <w:t>19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81A3F9" w14:textId="77777777" w:rsidR="002C6896" w:rsidRPr="00222D67" w:rsidRDefault="002C6896" w:rsidP="00006FFD">
            <w:pPr>
              <w:pStyle w:val="TAL"/>
            </w:pPr>
            <w:r w:rsidRPr="00222D67">
              <w:t xml:space="preserve">Miscellaneous </w:t>
            </w:r>
            <w:r>
              <w:t>u</w:t>
            </w:r>
            <w:r w:rsidRPr="00222D67">
              <w:t>ncertainty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7C4160" w14:textId="77777777" w:rsidR="002C6896" w:rsidRPr="00222D67" w:rsidRDefault="002C6896" w:rsidP="00006FFD">
            <w:pPr>
              <w:pStyle w:val="TAC"/>
            </w:pPr>
            <w:r w:rsidRPr="00222D67">
              <w:t>B2-14</w:t>
            </w:r>
          </w:p>
        </w:tc>
      </w:tr>
      <w:tr w:rsidR="002C6896" w:rsidRPr="00530CB2" w14:paraId="06450BB6" w14:textId="77777777" w:rsidTr="00006FFD">
        <w:trPr>
          <w:cantSplit/>
          <w:jc w:val="center"/>
        </w:trPr>
        <w:tc>
          <w:tcPr>
            <w:tcW w:w="92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9D81F" w14:textId="77777777" w:rsidR="002C6896" w:rsidRPr="00222D67" w:rsidRDefault="002C6896" w:rsidP="00006FFD">
            <w:pPr>
              <w:pStyle w:val="TAH"/>
            </w:pPr>
            <w:r w:rsidRPr="00222D67">
              <w:t xml:space="preserve">Stage </w:t>
            </w:r>
            <w:r>
              <w:t>1</w:t>
            </w:r>
            <w:r w:rsidRPr="00222D67">
              <w:t>: Calibration measurement</w:t>
            </w:r>
          </w:p>
        </w:tc>
      </w:tr>
      <w:tr w:rsidR="002C6896" w:rsidRPr="00530CB2" w14:paraId="03AD7BCF" w14:textId="77777777" w:rsidTr="00006FFD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EEEB4" w14:textId="77777777" w:rsidR="002C6896" w:rsidRPr="00222D67" w:rsidRDefault="002C6896" w:rsidP="00006FFD">
            <w:pPr>
              <w:pStyle w:val="TAL"/>
            </w:pPr>
            <w:r w:rsidRPr="00222D67">
              <w:t>6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841F7" w14:textId="77777777" w:rsidR="002C6896" w:rsidRPr="00222D67" w:rsidDel="007B0789" w:rsidRDefault="002C6896" w:rsidP="00006FFD">
            <w:pPr>
              <w:pStyle w:val="TAL"/>
            </w:pPr>
            <w:r w:rsidRPr="00222D67">
              <w:t>Uncertainty of network analyser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75AA7" w14:textId="77777777" w:rsidR="002C6896" w:rsidRPr="00222D67" w:rsidDel="007B0789" w:rsidRDefault="002C6896" w:rsidP="00006FFD">
            <w:pPr>
              <w:pStyle w:val="TAC"/>
            </w:pPr>
            <w:r>
              <w:t>E</w:t>
            </w:r>
          </w:p>
        </w:tc>
      </w:tr>
      <w:tr w:rsidR="002C6896" w:rsidRPr="00530CB2" w14:paraId="1A1E6727" w14:textId="77777777" w:rsidTr="00006FFD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36996" w14:textId="77777777" w:rsidR="002C6896" w:rsidRPr="00222D67" w:rsidRDefault="002C6896" w:rsidP="00006FFD">
            <w:pPr>
              <w:pStyle w:val="TAL"/>
            </w:pPr>
            <w:r w:rsidRPr="00222D67">
              <w:t>7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67639" w14:textId="77777777" w:rsidR="002C6896" w:rsidRPr="00222D67" w:rsidDel="007B0789" w:rsidRDefault="002C6896" w:rsidP="00006FFD">
            <w:pPr>
              <w:pStyle w:val="TAL"/>
            </w:pPr>
            <w:r w:rsidRPr="00222D67">
              <w:t>Mismatch of receiver chain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238EC" w14:textId="77777777" w:rsidR="002C6896" w:rsidRPr="00222D67" w:rsidDel="007B0789" w:rsidRDefault="002C6896" w:rsidP="00006FFD">
            <w:pPr>
              <w:pStyle w:val="TAC"/>
            </w:pPr>
            <w:r w:rsidRPr="00222D67">
              <w:t>B</w:t>
            </w:r>
            <w:r w:rsidRPr="00222D67">
              <w:rPr>
                <w:rFonts w:hint="eastAsia"/>
                <w:lang w:eastAsia="ja-JP"/>
              </w:rPr>
              <w:t>2</w:t>
            </w:r>
            <w:r w:rsidRPr="00222D67">
              <w:t>-7</w:t>
            </w:r>
          </w:p>
        </w:tc>
      </w:tr>
      <w:tr w:rsidR="002C6896" w:rsidRPr="00530CB2" w14:paraId="4AF5CB23" w14:textId="77777777" w:rsidTr="00006FFD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801D9" w14:textId="77777777" w:rsidR="002C6896" w:rsidRPr="00222D67" w:rsidRDefault="002C6896" w:rsidP="00006FFD">
            <w:pPr>
              <w:pStyle w:val="TAL"/>
            </w:pPr>
            <w:r w:rsidRPr="00222D67">
              <w:t>8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BA649" w14:textId="77777777" w:rsidR="002C6896" w:rsidRPr="00222D67" w:rsidDel="00431956" w:rsidRDefault="002C6896" w:rsidP="00006FFD">
            <w:pPr>
              <w:pStyle w:val="TAL"/>
            </w:pPr>
            <w:r w:rsidRPr="00222D67">
              <w:t>Insertion loss variation of receiver chain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6DC14" w14:textId="77777777" w:rsidR="002C6896" w:rsidRPr="00222D67" w:rsidDel="00180230" w:rsidRDefault="002C6896" w:rsidP="00006FFD">
            <w:pPr>
              <w:pStyle w:val="TAC"/>
            </w:pPr>
            <w:r w:rsidRPr="00222D67">
              <w:t>B</w:t>
            </w:r>
            <w:r w:rsidRPr="00222D67">
              <w:rPr>
                <w:rFonts w:hint="eastAsia"/>
                <w:lang w:eastAsia="ja-JP"/>
              </w:rPr>
              <w:t>2</w:t>
            </w:r>
            <w:r w:rsidRPr="00222D67">
              <w:t>-8</w:t>
            </w:r>
          </w:p>
        </w:tc>
      </w:tr>
      <w:tr w:rsidR="002C6896" w:rsidRPr="00530CB2" w14:paraId="3B51CEC6" w14:textId="77777777" w:rsidTr="00006FFD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EE26B" w14:textId="77777777" w:rsidR="002C6896" w:rsidRPr="00222D67" w:rsidRDefault="002C6896" w:rsidP="00006FFD">
            <w:pPr>
              <w:pStyle w:val="TAL"/>
            </w:pPr>
            <w:r w:rsidRPr="00222D67">
              <w:t>9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C10181" w14:textId="77777777" w:rsidR="002C6896" w:rsidRPr="00222D67" w:rsidRDefault="002C6896" w:rsidP="00006FFD">
            <w:pPr>
              <w:pStyle w:val="TAL"/>
            </w:pPr>
            <w:r w:rsidRPr="00222D67">
              <w:t>RF leakage, (SGH connector terminated &amp; test range antenna connector cable terminated)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639B83" w14:textId="77777777" w:rsidR="002C6896" w:rsidRPr="00222D67" w:rsidRDefault="002C6896" w:rsidP="00006FFD">
            <w:pPr>
              <w:pStyle w:val="TAC"/>
            </w:pPr>
            <w:r w:rsidRPr="00222D67">
              <w:t>B</w:t>
            </w:r>
            <w:r w:rsidRPr="00222D67">
              <w:rPr>
                <w:rFonts w:hint="eastAsia"/>
                <w:lang w:eastAsia="ja-JP"/>
              </w:rPr>
              <w:t>2</w:t>
            </w:r>
            <w:r w:rsidRPr="00222D67">
              <w:t>-4</w:t>
            </w:r>
          </w:p>
        </w:tc>
      </w:tr>
      <w:tr w:rsidR="002C6896" w:rsidRPr="00530CB2" w14:paraId="44B20D28" w14:textId="77777777" w:rsidTr="00006FFD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66822" w14:textId="77777777" w:rsidR="002C6896" w:rsidRPr="00222D67" w:rsidRDefault="002C6896" w:rsidP="00006FFD">
            <w:pPr>
              <w:pStyle w:val="TAL"/>
            </w:pPr>
            <w:r w:rsidRPr="00222D67">
              <w:t>10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85B0E6" w14:textId="77777777" w:rsidR="002C6896" w:rsidRPr="00222D67" w:rsidRDefault="002C6896" w:rsidP="00006FFD">
            <w:pPr>
              <w:pStyle w:val="TAL"/>
            </w:pPr>
            <w:r w:rsidRPr="00222D67">
              <w:t>Influence of the calibration antenna feed cable:</w:t>
            </w:r>
          </w:p>
          <w:p w14:paraId="24E04B83" w14:textId="77777777" w:rsidR="002C6896" w:rsidRPr="00222D67" w:rsidRDefault="002C6896" w:rsidP="00006FFD">
            <w:pPr>
              <w:pStyle w:val="TAL"/>
              <w:ind w:left="623" w:hanging="283"/>
            </w:pPr>
            <w:r w:rsidRPr="00222D67">
              <w:t>a)</w:t>
            </w:r>
            <w:r w:rsidRPr="00222D67">
              <w:tab/>
              <w:t>Flexing cables, adapters, attenuators, connector repeatability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BDA00E" w14:textId="77777777" w:rsidR="002C6896" w:rsidRPr="00222D67" w:rsidRDefault="002C6896" w:rsidP="00006FFD">
            <w:pPr>
              <w:pStyle w:val="TAC"/>
            </w:pPr>
            <w:r w:rsidRPr="00222D67">
              <w:t>B</w:t>
            </w:r>
            <w:r w:rsidRPr="00222D67">
              <w:rPr>
                <w:rFonts w:hint="eastAsia"/>
                <w:lang w:eastAsia="ja-JP"/>
              </w:rPr>
              <w:t>2</w:t>
            </w:r>
            <w:r w:rsidRPr="00222D67">
              <w:t>-9</w:t>
            </w:r>
          </w:p>
        </w:tc>
      </w:tr>
      <w:tr w:rsidR="002C6896" w:rsidRPr="00530CB2" w14:paraId="691255C5" w14:textId="77777777" w:rsidTr="00006FFD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F89B9" w14:textId="77777777" w:rsidR="002C6896" w:rsidRPr="00222D67" w:rsidRDefault="002C6896" w:rsidP="00006FFD">
            <w:pPr>
              <w:pStyle w:val="TAL"/>
            </w:pPr>
            <w:r w:rsidRPr="00222D67">
              <w:t>11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38860" w14:textId="77777777" w:rsidR="002C6896" w:rsidRPr="00222D67" w:rsidRDefault="002C6896" w:rsidP="00006FFD">
            <w:pPr>
              <w:pStyle w:val="TAL"/>
            </w:pPr>
            <w:r w:rsidRPr="00222D67">
              <w:t>Uncertainty of the absolute gain of the calibration antenna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3A29F" w14:textId="77777777" w:rsidR="002C6896" w:rsidRPr="00222D67" w:rsidRDefault="002C6896" w:rsidP="00006FFD">
            <w:pPr>
              <w:pStyle w:val="TAC"/>
            </w:pPr>
            <w:r>
              <w:t>E</w:t>
            </w:r>
          </w:p>
        </w:tc>
      </w:tr>
      <w:tr w:rsidR="002C6896" w:rsidRPr="00530CB2" w14:paraId="5574850B" w14:textId="77777777" w:rsidTr="00006FFD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1669E" w14:textId="77777777" w:rsidR="002C6896" w:rsidRPr="00222D67" w:rsidRDefault="002C6896" w:rsidP="00006FFD">
            <w:pPr>
              <w:pStyle w:val="TAL"/>
            </w:pPr>
            <w:r w:rsidRPr="00222D67">
              <w:t>12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7AA57F" w14:textId="77777777" w:rsidR="002C6896" w:rsidRPr="00222D67" w:rsidRDefault="002C6896" w:rsidP="00006FFD">
            <w:pPr>
              <w:pStyle w:val="TAL"/>
            </w:pPr>
            <w:r w:rsidRPr="00222D67">
              <w:t>Misalignment positioning system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2BDAC5" w14:textId="77777777" w:rsidR="002C6896" w:rsidRPr="00222D67" w:rsidRDefault="002C6896" w:rsidP="00006FFD">
            <w:pPr>
              <w:pStyle w:val="TAC"/>
            </w:pPr>
            <w:r w:rsidRPr="00222D67">
              <w:t>B</w:t>
            </w:r>
            <w:r w:rsidRPr="00222D67">
              <w:rPr>
                <w:rFonts w:hint="eastAsia"/>
                <w:lang w:eastAsia="ja-JP"/>
              </w:rPr>
              <w:t>2</w:t>
            </w:r>
            <w:r w:rsidRPr="00222D67">
              <w:t>-11</w:t>
            </w:r>
          </w:p>
        </w:tc>
      </w:tr>
      <w:tr w:rsidR="002C6896" w:rsidRPr="00530CB2" w14:paraId="26550CCC" w14:textId="77777777" w:rsidTr="00006FFD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0C9CA" w14:textId="77777777" w:rsidR="002C6896" w:rsidRPr="00222D67" w:rsidRDefault="002C6896" w:rsidP="00006FFD">
            <w:pPr>
              <w:pStyle w:val="TAL"/>
            </w:pPr>
            <w:r w:rsidRPr="00222D67">
              <w:t>13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A3F91" w14:textId="77777777" w:rsidR="002C6896" w:rsidRPr="00222D67" w:rsidRDefault="002C6896" w:rsidP="00006FFD">
            <w:pPr>
              <w:pStyle w:val="TAL"/>
            </w:pPr>
            <w:r w:rsidRPr="00222D67">
              <w:t>Misalignment of calibration antenna and test range antenna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5A12D" w14:textId="77777777" w:rsidR="002C6896" w:rsidRPr="00222D67" w:rsidRDefault="002C6896" w:rsidP="00006FFD">
            <w:pPr>
              <w:pStyle w:val="TAC"/>
            </w:pPr>
            <w:r w:rsidRPr="00222D67">
              <w:t>B</w:t>
            </w:r>
            <w:r w:rsidRPr="00222D67">
              <w:rPr>
                <w:rFonts w:hint="eastAsia"/>
                <w:lang w:eastAsia="ja-JP"/>
              </w:rPr>
              <w:t>2</w:t>
            </w:r>
            <w:r w:rsidRPr="00222D67">
              <w:t>-1</w:t>
            </w:r>
          </w:p>
        </w:tc>
      </w:tr>
      <w:tr w:rsidR="002C6896" w:rsidRPr="00530CB2" w14:paraId="7EF2B18E" w14:textId="77777777" w:rsidTr="00006FFD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8B298" w14:textId="77777777" w:rsidR="002C6896" w:rsidRPr="00222D67" w:rsidDel="00D14CA7" w:rsidRDefault="002C6896" w:rsidP="00006FFD">
            <w:pPr>
              <w:pStyle w:val="TAL"/>
            </w:pPr>
            <w:r w:rsidRPr="00222D67">
              <w:t>14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484BCF" w14:textId="77777777" w:rsidR="002C6896" w:rsidRPr="00222D67" w:rsidDel="00D14CA7" w:rsidRDefault="002C6896" w:rsidP="00006FFD">
            <w:pPr>
              <w:pStyle w:val="TAL"/>
            </w:pPr>
            <w:r w:rsidRPr="00222D67">
              <w:t>Rotary Joints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10ED4" w14:textId="77777777" w:rsidR="002C6896" w:rsidRPr="00222D67" w:rsidDel="00D14CA7" w:rsidRDefault="002C6896" w:rsidP="00006FFD">
            <w:pPr>
              <w:pStyle w:val="TAC"/>
            </w:pPr>
            <w:r w:rsidRPr="00222D67">
              <w:t>B</w:t>
            </w:r>
            <w:r w:rsidRPr="00222D67">
              <w:rPr>
                <w:rFonts w:hint="eastAsia"/>
                <w:lang w:eastAsia="ja-JP"/>
              </w:rPr>
              <w:t>2</w:t>
            </w:r>
            <w:r w:rsidRPr="00222D67">
              <w:t>-12</w:t>
            </w:r>
          </w:p>
        </w:tc>
      </w:tr>
      <w:tr w:rsidR="002C6896" w:rsidRPr="00530CB2" w14:paraId="3505E230" w14:textId="77777777" w:rsidTr="00006FFD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28CEC" w14:textId="77777777" w:rsidR="002C6896" w:rsidRPr="00222D67" w:rsidRDefault="002C6896" w:rsidP="00006FFD">
            <w:pPr>
              <w:pStyle w:val="TAL"/>
            </w:pPr>
            <w:r w:rsidRPr="00222D67">
              <w:t>15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508C8" w14:textId="77777777" w:rsidR="002C6896" w:rsidRPr="00222D67" w:rsidRDefault="002C6896" w:rsidP="00006FFD">
            <w:pPr>
              <w:pStyle w:val="TAL"/>
            </w:pPr>
            <w:r w:rsidRPr="00222D67">
              <w:t>Standing wave between reference calibration antenna and test range antenna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ED2B3" w14:textId="77777777" w:rsidR="002C6896" w:rsidRPr="00222D67" w:rsidRDefault="002C6896" w:rsidP="00006FFD">
            <w:pPr>
              <w:pStyle w:val="TAC"/>
            </w:pPr>
            <w:r w:rsidRPr="00222D67">
              <w:t>B</w:t>
            </w:r>
            <w:r w:rsidRPr="00222D67">
              <w:rPr>
                <w:rFonts w:hint="eastAsia"/>
                <w:lang w:eastAsia="ja-JP"/>
              </w:rPr>
              <w:t>2</w:t>
            </w:r>
            <w:r w:rsidRPr="00222D67">
              <w:t>-3</w:t>
            </w:r>
          </w:p>
        </w:tc>
      </w:tr>
      <w:tr w:rsidR="002C6896" w:rsidRPr="00530CB2" w14:paraId="45DDFA19" w14:textId="77777777" w:rsidTr="00006FFD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31804" w14:textId="77777777" w:rsidR="002C6896" w:rsidRPr="00222D67" w:rsidRDefault="002C6896" w:rsidP="00006FFD">
            <w:pPr>
              <w:pStyle w:val="TAL"/>
            </w:pPr>
            <w:r w:rsidRPr="00222D67">
              <w:t>16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D1D5C" w14:textId="77777777" w:rsidR="002C6896" w:rsidRPr="00222D67" w:rsidRDefault="002C6896" w:rsidP="00006FFD">
            <w:pPr>
              <w:pStyle w:val="TAL"/>
            </w:pPr>
            <w:r w:rsidRPr="00222D67">
              <w:t>Quality of quiet zone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C05F9" w14:textId="77777777" w:rsidR="002C6896" w:rsidRPr="00222D67" w:rsidRDefault="002C6896" w:rsidP="00006FFD">
            <w:pPr>
              <w:pStyle w:val="TAC"/>
            </w:pPr>
            <w:r w:rsidRPr="00222D67">
              <w:t>B</w:t>
            </w:r>
            <w:r w:rsidRPr="00222D67">
              <w:rPr>
                <w:rFonts w:hint="eastAsia"/>
                <w:lang w:eastAsia="ja-JP"/>
              </w:rPr>
              <w:t>2</w:t>
            </w:r>
            <w:r w:rsidRPr="00222D67">
              <w:t>-5</w:t>
            </w:r>
          </w:p>
        </w:tc>
      </w:tr>
      <w:tr w:rsidR="002C6896" w:rsidRPr="00530CB2" w14:paraId="38BE449B" w14:textId="77777777" w:rsidTr="00006FFD">
        <w:trPr>
          <w:cantSplit/>
          <w:jc w:val="center"/>
        </w:trPr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071D0" w14:textId="20BD9DD1" w:rsidR="002C6896" w:rsidRPr="00222D67" w:rsidRDefault="004202B4" w:rsidP="00006FFD">
            <w:pPr>
              <w:pStyle w:val="TAL"/>
            </w:pPr>
            <w:r>
              <w:t>17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B2583" w14:textId="77777777" w:rsidR="002C6896" w:rsidRPr="00222D67" w:rsidRDefault="002C6896" w:rsidP="00006FFD">
            <w:pPr>
              <w:pStyle w:val="TAL"/>
            </w:pPr>
            <w:r w:rsidRPr="00222D67">
              <w:t xml:space="preserve">Switching </w:t>
            </w:r>
            <w:r>
              <w:t>u</w:t>
            </w:r>
            <w:r w:rsidRPr="00222D67">
              <w:t>ncertainty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ACA44" w14:textId="77777777" w:rsidR="002C6896" w:rsidRPr="00222D67" w:rsidRDefault="002C6896" w:rsidP="00006FFD">
            <w:pPr>
              <w:pStyle w:val="TAC"/>
            </w:pPr>
            <w:r w:rsidRPr="00222D67">
              <w:t>B2-15</w:t>
            </w:r>
          </w:p>
        </w:tc>
      </w:tr>
    </w:tbl>
    <w:p w14:paraId="552F800D" w14:textId="77777777" w:rsidR="000D1195" w:rsidRDefault="000D1195" w:rsidP="000D1195">
      <w:pPr>
        <w:spacing w:after="0"/>
        <w:ind w:left="1136" w:firstLine="284"/>
      </w:pPr>
      <w:r>
        <w:t>Table 1: CATR uncertainty budget format for OTA FR1 BS maximum output power</w:t>
      </w:r>
    </w:p>
    <w:p w14:paraId="24A9FBEA" w14:textId="2831F775" w:rsidR="00FA78DF" w:rsidRDefault="00FA78DF" w:rsidP="0064735C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377F7C6C" w14:textId="0EE93F7C" w:rsidR="0011170B" w:rsidRDefault="0034378F" w:rsidP="0011170B">
      <w:pPr>
        <w:pStyle w:val="Heading2"/>
      </w:pPr>
      <w:r>
        <w:t>2.2</w:t>
      </w:r>
      <w:r>
        <w:tab/>
        <w:t>Uncertainty calculation</w:t>
      </w:r>
    </w:p>
    <w:p w14:paraId="1D220C08" w14:textId="56C8A230" w:rsidR="000D1195" w:rsidRDefault="0034378F" w:rsidP="0011170B">
      <w:r>
        <w:t>The uncertainty calculation</w:t>
      </w:r>
      <w:r w:rsidR="00037C02">
        <w:t xml:space="preserve"> for OTA </w:t>
      </w:r>
      <w:r w:rsidR="006C224F">
        <w:t xml:space="preserve">FR1 </w:t>
      </w:r>
      <w:r w:rsidR="00037C02">
        <w:t>BS maximum output power</w:t>
      </w:r>
      <w:r w:rsidR="006C224F">
        <w:t xml:space="preserve"> is given in Table 2</w:t>
      </w:r>
      <w:r>
        <w:t>.</w:t>
      </w:r>
      <w:r w:rsidR="00482A4E">
        <w:t xml:space="preserve"> </w:t>
      </w:r>
    </w:p>
    <w:tbl>
      <w:tblPr>
        <w:tblW w:w="10338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16"/>
        <w:gridCol w:w="1134"/>
        <w:gridCol w:w="1134"/>
        <w:gridCol w:w="1063"/>
        <w:gridCol w:w="1063"/>
        <w:gridCol w:w="1134"/>
        <w:gridCol w:w="709"/>
        <w:gridCol w:w="283"/>
        <w:gridCol w:w="1134"/>
        <w:gridCol w:w="1134"/>
        <w:gridCol w:w="1134"/>
      </w:tblGrid>
      <w:tr w:rsidR="0034378F" w:rsidRPr="00530CB2" w14:paraId="7FEEABB0" w14:textId="77777777" w:rsidTr="00FE497D">
        <w:trPr>
          <w:jc w:val="center"/>
        </w:trPr>
        <w:tc>
          <w:tcPr>
            <w:tcW w:w="1033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ECA96" w14:textId="0E3D2659" w:rsidR="0034378F" w:rsidRPr="00222D67" w:rsidRDefault="00ED6718" w:rsidP="00006FFD">
            <w:pPr>
              <w:pStyle w:val="TAH"/>
              <w:rPr>
                <w:sz w:val="16"/>
                <w:szCs w:val="16"/>
                <w:lang w:eastAsia="en-CA"/>
              </w:rPr>
            </w:pPr>
            <w:bookmarkStart w:id="14" w:name="_Hlk517722600"/>
            <w:r>
              <w:rPr>
                <w:sz w:val="16"/>
                <w:szCs w:val="16"/>
                <w:lang w:eastAsia="en-CA"/>
              </w:rPr>
              <w:lastRenderedPageBreak/>
              <w:t>OTA FR1</w:t>
            </w:r>
            <w:r w:rsidR="00D0244E">
              <w:rPr>
                <w:sz w:val="16"/>
                <w:szCs w:val="16"/>
                <w:lang w:eastAsia="en-CA"/>
              </w:rPr>
              <w:t xml:space="preserve"> BS maximum output power</w:t>
            </w:r>
            <w:r w:rsidR="0034378F" w:rsidRPr="00222D67">
              <w:rPr>
                <w:sz w:val="16"/>
                <w:szCs w:val="16"/>
                <w:lang w:eastAsia="en-CA"/>
              </w:rPr>
              <w:t xml:space="preserve"> </w:t>
            </w:r>
            <w:r w:rsidR="0034378F">
              <w:rPr>
                <w:sz w:val="16"/>
                <w:szCs w:val="16"/>
                <w:lang w:eastAsia="en-CA"/>
              </w:rPr>
              <w:t>u</w:t>
            </w:r>
            <w:r w:rsidR="0034378F" w:rsidRPr="00222D67">
              <w:rPr>
                <w:sz w:val="16"/>
                <w:szCs w:val="16"/>
                <w:lang w:eastAsia="en-CA"/>
              </w:rPr>
              <w:t xml:space="preserve">ncertainty </w:t>
            </w:r>
            <w:r w:rsidR="0034378F">
              <w:rPr>
                <w:sz w:val="16"/>
                <w:szCs w:val="16"/>
                <w:lang w:eastAsia="en-CA"/>
              </w:rPr>
              <w:t>b</w:t>
            </w:r>
            <w:r w:rsidR="0034378F" w:rsidRPr="00222D67">
              <w:rPr>
                <w:sz w:val="16"/>
                <w:szCs w:val="16"/>
                <w:lang w:eastAsia="en-CA"/>
              </w:rPr>
              <w:t>udget</w:t>
            </w:r>
          </w:p>
        </w:tc>
      </w:tr>
      <w:tr w:rsidR="004C2A54" w:rsidRPr="00530CB2" w14:paraId="48CA648D" w14:textId="77777777" w:rsidTr="003228FD">
        <w:trPr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D7EEB" w14:textId="77777777" w:rsidR="004C2A54" w:rsidRPr="00530CB2" w:rsidRDefault="004C2A54" w:rsidP="00006FF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  <w:t>UID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ABA24" w14:textId="77777777" w:rsidR="004C2A54" w:rsidRPr="00530CB2" w:rsidRDefault="004C2A54" w:rsidP="00006FF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  <w:t>Uncertainty Source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3B678" w14:textId="77777777" w:rsidR="004C2A54" w:rsidRPr="00530CB2" w:rsidRDefault="004C2A54" w:rsidP="00006FF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5D7BFDB0" w14:textId="77777777" w:rsidR="004C2A54" w:rsidRPr="00530CB2" w:rsidRDefault="004C2A54" w:rsidP="00006FF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f </w:t>
            </w:r>
            <w:r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3GHz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E5DDBA" w14:textId="77777777" w:rsidR="004C2A54" w:rsidRDefault="004C2A54" w:rsidP="00006FF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7C5C1259" w14:textId="38E511FB" w:rsidR="004C2A54" w:rsidRPr="00530CB2" w:rsidRDefault="004C2A54" w:rsidP="00006FF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3GHz &lt; f ≤ 4.2GHz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C2CCFD" w14:textId="51D3C357" w:rsidR="004C2A54" w:rsidRDefault="004C2A54" w:rsidP="00006FF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Uncertainty value</w:t>
            </w:r>
          </w:p>
          <w:p w14:paraId="7F956BDB" w14:textId="5F4EBB2A" w:rsidR="004C2A54" w:rsidRPr="00530CB2" w:rsidRDefault="004C2A54" w:rsidP="00006FF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4.2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GHz </w:t>
            </w:r>
            <w:r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&lt;</w:t>
            </w:r>
            <w:r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 ≤ 6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GHz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57AEF7" w14:textId="77777777" w:rsidR="004C2A54" w:rsidRPr="00530CB2" w:rsidRDefault="004C2A54" w:rsidP="00006FF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Distribution of the probability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DFFDB1" w14:textId="77777777" w:rsidR="004C2A54" w:rsidRPr="00530CB2" w:rsidRDefault="004C2A54" w:rsidP="00006FF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Divisor based on distribution shape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43F79" w14:textId="77777777" w:rsidR="004C2A54" w:rsidRPr="00530CB2" w:rsidRDefault="004C2A54" w:rsidP="00006FF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EA443E">
              <w:rPr>
                <w:rFonts w:ascii="Arial" w:hAnsi="Arial" w:cs="Arial"/>
                <w:b/>
                <w:i/>
                <w:sz w:val="16"/>
                <w:lang w:eastAsia="en-CA"/>
              </w:rPr>
              <w:t>c</w:t>
            </w:r>
            <w:r w:rsidRPr="00EA443E">
              <w:rPr>
                <w:rFonts w:ascii="Arial" w:hAnsi="Arial" w:cs="Arial"/>
                <w:b/>
                <w:i/>
                <w:sz w:val="16"/>
                <w:vertAlign w:val="subscript"/>
                <w:lang w:eastAsia="en-CA"/>
              </w:rPr>
              <w:t>i</w:t>
            </w:r>
            <w:r w:rsidRPr="00530CB2" w:rsidDel="008C0ED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D3EC6E" w14:textId="77777777" w:rsidR="004C2A54" w:rsidRPr="00504DD7" w:rsidRDefault="004C2A54" w:rsidP="00006FFD">
            <w:pPr>
              <w:tabs>
                <w:tab w:val="center" w:pos="237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504DD7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Standard uncertaint</w:t>
            </w:r>
            <w:r w:rsidRPr="00BC2A0D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y </w:t>
            </w:r>
            <w:r w:rsidRPr="00BC2A0D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BC2A0D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r w:rsidRPr="00BC2A0D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</w:t>
            </w:r>
            <w:r w:rsidRPr="00504DD7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[dB]</w:t>
            </w:r>
          </w:p>
          <w:p w14:paraId="1822323F" w14:textId="77777777" w:rsidR="004C2A54" w:rsidRPr="00530CB2" w:rsidRDefault="004C2A54" w:rsidP="00006FF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CA"/>
              </w:rPr>
            </w:pPr>
            <w:r w:rsidRPr="0038099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 </w:t>
            </w:r>
            <w:r w:rsidRPr="0038099F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 w:rsidRPr="0038099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3GHz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80CDC9" w14:textId="77777777" w:rsidR="004C2A54" w:rsidRDefault="004C2A54" w:rsidP="00006FF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Standard uncertainty </w:t>
            </w:r>
            <w:r w:rsidRPr="00BC2A0D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BC2A0D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r w:rsidRPr="00BC2A0D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</w:t>
            </w:r>
            <w:r w:rsidRPr="00530CB2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[dB]</w:t>
            </w:r>
          </w:p>
          <w:p w14:paraId="0C1B6E05" w14:textId="64DCCE1D" w:rsidR="004C2A54" w:rsidRPr="00530CB2" w:rsidRDefault="004C2A54" w:rsidP="00006FF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3GHz f ≤ 4.2GHz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537FDE" w14:textId="26E458BB" w:rsidR="004C2A54" w:rsidRPr="00FE497D" w:rsidRDefault="004C2A54" w:rsidP="00FE497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Standard uncertainty </w:t>
            </w:r>
            <w:r w:rsidRPr="00BC2A0D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BC2A0D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r w:rsidRPr="00BC2A0D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</w:t>
            </w:r>
            <w:r w:rsidRPr="00530CB2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[dB]</w:t>
            </w:r>
          </w:p>
          <w:p w14:paraId="3DC4FA7D" w14:textId="6B13EC0C" w:rsidR="004C2A54" w:rsidRPr="00530CB2" w:rsidRDefault="004C2A54" w:rsidP="00006FF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C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4.2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GHz </w:t>
            </w:r>
            <w:r w:rsidRPr="00530CB2">
              <w:rPr>
                <w:rFonts w:ascii="Cambria Math" w:hAnsi="Cambria Math" w:cs="Cambria Math" w:hint="eastAsia"/>
                <w:b/>
                <w:bCs/>
                <w:color w:val="000000"/>
                <w:sz w:val="16"/>
                <w:szCs w:val="16"/>
                <w:lang w:eastAsia="ja-JP"/>
              </w:rPr>
              <w:t>&lt;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 </w:t>
            </w:r>
            <w:r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 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GHz</w:t>
            </w:r>
          </w:p>
        </w:tc>
      </w:tr>
      <w:tr w:rsidR="0034378F" w:rsidRPr="00530CB2" w14:paraId="31D2FA10" w14:textId="77777777" w:rsidTr="00FE497D">
        <w:trPr>
          <w:jc w:val="center"/>
        </w:trPr>
        <w:tc>
          <w:tcPr>
            <w:tcW w:w="1033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05895" w14:textId="77777777" w:rsidR="0034378F" w:rsidRPr="00222D67" w:rsidRDefault="0034378F" w:rsidP="00006FFD">
            <w:pPr>
              <w:pStyle w:val="TAH"/>
              <w:rPr>
                <w:bCs/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</w:rPr>
              <w:t xml:space="preserve">Stage </w:t>
            </w:r>
            <w:r>
              <w:rPr>
                <w:sz w:val="16"/>
                <w:szCs w:val="16"/>
              </w:rPr>
              <w:t>2</w:t>
            </w:r>
            <w:r w:rsidRPr="00222D67">
              <w:rPr>
                <w:sz w:val="16"/>
                <w:szCs w:val="16"/>
              </w:rPr>
              <w:t>: DUT measurement</w:t>
            </w:r>
          </w:p>
        </w:tc>
      </w:tr>
      <w:tr w:rsidR="003228FD" w:rsidRPr="00530CB2" w14:paraId="510167D4" w14:textId="77777777" w:rsidTr="00BB4DB2">
        <w:trPr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CFF88E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7F10AB" w14:textId="77777777" w:rsidR="003228FD" w:rsidRPr="00222D67" w:rsidRDefault="003228FD" w:rsidP="00006FFD">
            <w:pPr>
              <w:pStyle w:val="TAL"/>
              <w:rPr>
                <w:sz w:val="16"/>
                <w:szCs w:val="16"/>
                <w:lang w:eastAsia="en-CA"/>
              </w:rPr>
            </w:pPr>
            <w:r w:rsidRPr="00316970">
              <w:rPr>
                <w:sz w:val="16"/>
                <w:szCs w:val="16"/>
                <w:lang w:eastAsia="en-CA"/>
              </w:rPr>
              <w:t>Misalignment  DUT &amp; pointing error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AF22A0" w14:textId="11CF2059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316970">
              <w:rPr>
                <w:sz w:val="16"/>
                <w:szCs w:val="16"/>
                <w:lang w:eastAsia="en-CA"/>
              </w:rPr>
              <w:t>0.3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86AD3E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316970">
              <w:rPr>
                <w:sz w:val="16"/>
                <w:szCs w:val="16"/>
                <w:lang w:eastAsia="en-CA"/>
              </w:rPr>
              <w:t>0.3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D017F0" w14:textId="2E18C6D0" w:rsidR="003228FD" w:rsidRPr="00222D67" w:rsidRDefault="00316970" w:rsidP="00006FFD">
            <w:pPr>
              <w:pStyle w:val="TAC"/>
              <w:rPr>
                <w:sz w:val="16"/>
                <w:szCs w:val="16"/>
                <w:lang w:eastAsia="en-CA"/>
              </w:rPr>
            </w:pPr>
            <w:r>
              <w:rPr>
                <w:sz w:val="16"/>
                <w:szCs w:val="16"/>
                <w:lang w:eastAsia="en-CA"/>
              </w:rPr>
              <w:t>[0.3]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33146D" w14:textId="66C02A82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316970">
              <w:rPr>
                <w:sz w:val="16"/>
                <w:szCs w:val="16"/>
                <w:lang w:eastAsia="en-CA"/>
              </w:rPr>
              <w:t>Rectangular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A362F4" w14:textId="128FC3DB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316970">
              <w:rPr>
                <w:rFonts w:cs="Arial"/>
                <w:sz w:val="16"/>
                <w:szCs w:val="16"/>
                <w:lang w:eastAsia="en-CA"/>
              </w:rPr>
              <w:t>√3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17FDCF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70DFDD" w14:textId="54987AA6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316970">
              <w:rPr>
                <w:sz w:val="16"/>
                <w:szCs w:val="16"/>
                <w:lang w:eastAsia="en-CA"/>
              </w:rPr>
              <w:t>0.174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45E498B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316970">
              <w:rPr>
                <w:sz w:val="16"/>
                <w:szCs w:val="16"/>
                <w:lang w:eastAsia="en-CA"/>
              </w:rPr>
              <w:t>0.174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491042" w14:textId="5EE8F3C0" w:rsidR="003228FD" w:rsidRPr="00222D67" w:rsidRDefault="00316970" w:rsidP="00006FFD">
            <w:pPr>
              <w:pStyle w:val="TAC"/>
              <w:rPr>
                <w:sz w:val="16"/>
                <w:szCs w:val="16"/>
                <w:lang w:eastAsia="en-CA"/>
              </w:rPr>
            </w:pPr>
            <w:r>
              <w:rPr>
                <w:sz w:val="16"/>
                <w:szCs w:val="16"/>
                <w:lang w:eastAsia="en-CA"/>
              </w:rPr>
              <w:t>[0.174]</w:t>
            </w:r>
          </w:p>
        </w:tc>
      </w:tr>
      <w:tr w:rsidR="003228FD" w:rsidRPr="00530CB2" w14:paraId="78473C9B" w14:textId="77777777" w:rsidTr="00BB4DB2">
        <w:trPr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F8FE2B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3B7C69" w14:textId="77777777" w:rsidR="003228FD" w:rsidRPr="00222D67" w:rsidRDefault="003228FD" w:rsidP="00006FFD">
            <w:pPr>
              <w:pStyle w:val="TAL"/>
              <w:rPr>
                <w:sz w:val="16"/>
                <w:szCs w:val="16"/>
                <w:lang w:eastAsia="en-CA"/>
              </w:rPr>
            </w:pPr>
          </w:p>
          <w:p w14:paraId="492071E1" w14:textId="77777777" w:rsidR="003228FD" w:rsidRPr="00222D67" w:rsidRDefault="003228FD" w:rsidP="00006FFD">
            <w:pPr>
              <w:pStyle w:val="TAL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RF power measurement equipment (e.g. spectrum analyzer, power meter)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BDA53E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0.14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AA1796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0.26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7939EE" w14:textId="36DA4B50" w:rsidR="003228FD" w:rsidRPr="00222D67" w:rsidRDefault="00316970" w:rsidP="00006FFD">
            <w:pPr>
              <w:pStyle w:val="TAC"/>
              <w:rPr>
                <w:sz w:val="16"/>
                <w:szCs w:val="16"/>
                <w:lang w:eastAsia="en-CA"/>
              </w:rPr>
            </w:pPr>
            <w:r>
              <w:rPr>
                <w:sz w:val="16"/>
                <w:szCs w:val="16"/>
                <w:highlight w:val="yellow"/>
                <w:lang w:eastAsia="en-CA"/>
              </w:rPr>
              <w:t>[</w:t>
            </w:r>
            <w:r w:rsidR="001109EA" w:rsidRPr="00316970">
              <w:rPr>
                <w:sz w:val="16"/>
                <w:szCs w:val="16"/>
                <w:highlight w:val="yellow"/>
                <w:lang w:eastAsia="en-CA"/>
              </w:rPr>
              <w:t>0.27</w:t>
            </w:r>
            <w:r>
              <w:rPr>
                <w:sz w:val="16"/>
                <w:szCs w:val="16"/>
                <w:lang w:eastAsia="en-CA"/>
              </w:rPr>
              <w:t>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B0236C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 Gaussian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4BB669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A19B41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 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CE06E6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162EDF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EB69D1" w14:textId="73D5344D" w:rsidR="003228FD" w:rsidRPr="00222D67" w:rsidRDefault="00316970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A273F8">
              <w:rPr>
                <w:sz w:val="16"/>
                <w:szCs w:val="16"/>
                <w:highlight w:val="yellow"/>
                <w:lang w:eastAsia="en-CA"/>
              </w:rPr>
              <w:t>[</w:t>
            </w:r>
            <w:r w:rsidR="00242193" w:rsidRPr="00A273F8">
              <w:rPr>
                <w:sz w:val="16"/>
                <w:szCs w:val="16"/>
                <w:highlight w:val="yellow"/>
                <w:lang w:eastAsia="en-CA"/>
              </w:rPr>
              <w:t>0.27</w:t>
            </w:r>
            <w:r w:rsidRPr="00A273F8">
              <w:rPr>
                <w:sz w:val="16"/>
                <w:szCs w:val="16"/>
                <w:highlight w:val="yellow"/>
                <w:lang w:eastAsia="en-CA"/>
              </w:rPr>
              <w:t>]</w:t>
            </w:r>
          </w:p>
        </w:tc>
      </w:tr>
      <w:tr w:rsidR="003228FD" w:rsidRPr="00530CB2" w14:paraId="5B55D685" w14:textId="77777777" w:rsidTr="00BB4DB2">
        <w:trPr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ED03A9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B26641" w14:textId="77777777" w:rsidR="003228FD" w:rsidRPr="00222D67" w:rsidRDefault="003228FD" w:rsidP="00006FFD">
            <w:pPr>
              <w:pStyle w:val="TAL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Standing wave between DUT and test range antenna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988C2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0.21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ECB3658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0.21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D03658" w14:textId="61CBA99B" w:rsidR="003228FD" w:rsidRPr="00222D67" w:rsidRDefault="00316970" w:rsidP="00006FFD">
            <w:pPr>
              <w:pStyle w:val="TAC"/>
              <w:rPr>
                <w:sz w:val="16"/>
                <w:szCs w:val="16"/>
                <w:lang w:eastAsia="en-CA"/>
              </w:rPr>
            </w:pPr>
            <w:r>
              <w:rPr>
                <w:sz w:val="16"/>
                <w:szCs w:val="16"/>
                <w:lang w:eastAsia="en-CA"/>
              </w:rPr>
              <w:t>[0.21]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FC1ACD4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U-shaped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4101935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√2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A3D813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A5383A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55A95E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D6AF56C" w14:textId="026ABADB" w:rsidR="003228FD" w:rsidRPr="00222D67" w:rsidRDefault="00316970" w:rsidP="00006FFD">
            <w:pPr>
              <w:pStyle w:val="TAC"/>
              <w:rPr>
                <w:sz w:val="16"/>
                <w:szCs w:val="16"/>
                <w:lang w:eastAsia="en-CA"/>
              </w:rPr>
            </w:pPr>
            <w:r>
              <w:rPr>
                <w:sz w:val="16"/>
                <w:szCs w:val="16"/>
                <w:lang w:eastAsia="en-CA"/>
              </w:rPr>
              <w:t>[0.15]</w:t>
            </w:r>
          </w:p>
        </w:tc>
      </w:tr>
      <w:tr w:rsidR="003228FD" w:rsidRPr="00530CB2" w14:paraId="34C64168" w14:textId="77777777" w:rsidTr="00BB4DB2">
        <w:trPr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13A58E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7C2E805" w14:textId="77777777" w:rsidR="003228FD" w:rsidRPr="00222D67" w:rsidRDefault="003228FD" w:rsidP="00006FFD">
            <w:pPr>
              <w:pStyle w:val="TAL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RF leakage, test range antenna cable connector terminated.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4BBA78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0.0012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D25ADD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0.0012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3D5F58" w14:textId="2F07EF5C" w:rsidR="003228FD" w:rsidRPr="00222D67" w:rsidRDefault="00316970" w:rsidP="00006FFD">
            <w:pPr>
              <w:pStyle w:val="TAC"/>
              <w:rPr>
                <w:sz w:val="16"/>
                <w:szCs w:val="16"/>
                <w:lang w:eastAsia="en-CA"/>
              </w:rPr>
            </w:pPr>
            <w:r>
              <w:rPr>
                <w:sz w:val="16"/>
                <w:szCs w:val="16"/>
                <w:lang w:eastAsia="en-CA"/>
              </w:rPr>
              <w:t>[0.0012]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47F6CF7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Normal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78409D6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7A22DF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988D78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0.0012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2AA95C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0.0012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7800DF" w14:textId="2D8DE117" w:rsidR="003228FD" w:rsidRPr="00222D67" w:rsidRDefault="00316970" w:rsidP="00006FFD">
            <w:pPr>
              <w:pStyle w:val="TAC"/>
              <w:rPr>
                <w:sz w:val="16"/>
                <w:szCs w:val="16"/>
                <w:lang w:eastAsia="en-CA"/>
              </w:rPr>
            </w:pPr>
            <w:r>
              <w:rPr>
                <w:sz w:val="16"/>
                <w:szCs w:val="16"/>
                <w:lang w:eastAsia="en-CA"/>
              </w:rPr>
              <w:t>[0.0012]</w:t>
            </w:r>
          </w:p>
        </w:tc>
      </w:tr>
      <w:tr w:rsidR="003228FD" w:rsidRPr="00530CB2" w14:paraId="5AFC488E" w14:textId="77777777" w:rsidTr="00BB4DB2">
        <w:trPr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C7F6D1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6548710" w14:textId="77777777" w:rsidR="003228FD" w:rsidRPr="00222D67" w:rsidRDefault="003228FD" w:rsidP="00006FFD">
            <w:pPr>
              <w:pStyle w:val="TAL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QZ ripple with DUT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CE7A88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0.0928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A323AC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0.0928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33F87DA" w14:textId="38970EB0" w:rsidR="003228FD" w:rsidRPr="00222D67" w:rsidRDefault="00316970" w:rsidP="00006FFD">
            <w:pPr>
              <w:pStyle w:val="TAC"/>
              <w:rPr>
                <w:sz w:val="16"/>
                <w:szCs w:val="16"/>
                <w:lang w:eastAsia="en-CA"/>
              </w:rPr>
            </w:pPr>
            <w:r>
              <w:rPr>
                <w:sz w:val="16"/>
                <w:szCs w:val="16"/>
                <w:lang w:eastAsia="en-CA"/>
              </w:rPr>
              <w:t>[0.0928]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4B84DE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 xml:space="preserve">Normal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7352E36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3AA74F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31456F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0.0928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70D728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0.0928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C4194F4" w14:textId="192FE2A6" w:rsidR="003228FD" w:rsidRPr="00222D67" w:rsidRDefault="00316970" w:rsidP="00006FFD">
            <w:pPr>
              <w:pStyle w:val="TAC"/>
              <w:rPr>
                <w:sz w:val="16"/>
                <w:szCs w:val="16"/>
                <w:lang w:eastAsia="en-CA"/>
              </w:rPr>
            </w:pPr>
            <w:r>
              <w:rPr>
                <w:sz w:val="16"/>
                <w:szCs w:val="16"/>
                <w:lang w:eastAsia="en-CA"/>
              </w:rPr>
              <w:t>[0.0928]</w:t>
            </w:r>
          </w:p>
        </w:tc>
      </w:tr>
      <w:tr w:rsidR="003228FD" w:rsidRPr="00530CB2" w14:paraId="0076D382" w14:textId="77777777" w:rsidTr="00BB4DB2">
        <w:trPr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DA89FC" w14:textId="4222792F" w:rsidR="003228FD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FEC5400" w14:textId="3B973B24" w:rsidR="003228FD" w:rsidRDefault="003228FD" w:rsidP="00006FFD">
            <w:pPr>
              <w:pStyle w:val="TAL"/>
              <w:rPr>
                <w:sz w:val="16"/>
                <w:szCs w:val="16"/>
                <w:highlight w:val="yellow"/>
                <w:lang w:eastAsia="en-CA"/>
              </w:rPr>
            </w:pPr>
            <w:r w:rsidRPr="00316970">
              <w:rPr>
                <w:sz w:val="16"/>
                <w:szCs w:val="16"/>
                <w:lang w:eastAsia="en-CA"/>
              </w:rPr>
              <w:t>Test system frequency flatness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5F5A77" w14:textId="30739995" w:rsidR="003228FD" w:rsidRPr="007E60F9" w:rsidRDefault="003228FD" w:rsidP="00006FFD">
            <w:pPr>
              <w:pStyle w:val="TAC"/>
              <w:rPr>
                <w:sz w:val="16"/>
                <w:szCs w:val="16"/>
                <w:highlight w:val="yellow"/>
                <w:lang w:eastAsia="en-CA"/>
              </w:rPr>
            </w:pPr>
            <w:r w:rsidRPr="00316970">
              <w:rPr>
                <w:sz w:val="16"/>
                <w:szCs w:val="16"/>
                <w:lang w:eastAsia="en-CA"/>
              </w:rPr>
              <w:t>0.25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16D8B7" w14:textId="77777777" w:rsidR="003228FD" w:rsidRPr="007E60F9" w:rsidRDefault="003228FD" w:rsidP="00006FFD">
            <w:pPr>
              <w:pStyle w:val="TAC"/>
              <w:rPr>
                <w:sz w:val="16"/>
                <w:szCs w:val="16"/>
                <w:highlight w:val="yellow"/>
                <w:lang w:eastAsia="en-CA"/>
              </w:rPr>
            </w:pPr>
            <w:r w:rsidRPr="00316970">
              <w:rPr>
                <w:sz w:val="16"/>
                <w:szCs w:val="16"/>
                <w:lang w:eastAsia="en-CA"/>
              </w:rPr>
              <w:t>0.25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D1E7899" w14:textId="52527D21" w:rsidR="003228FD" w:rsidRPr="007E60F9" w:rsidRDefault="00316970" w:rsidP="00006FFD">
            <w:pPr>
              <w:pStyle w:val="TAC"/>
              <w:rPr>
                <w:sz w:val="16"/>
                <w:szCs w:val="16"/>
                <w:highlight w:val="yellow"/>
                <w:lang w:eastAsia="en-CA"/>
              </w:rPr>
            </w:pPr>
            <w:r w:rsidRPr="00316970">
              <w:rPr>
                <w:sz w:val="16"/>
                <w:szCs w:val="16"/>
                <w:lang w:eastAsia="en-CA"/>
              </w:rPr>
              <w:t>[0.25]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05589B" w14:textId="6A9F8B9B" w:rsidR="003228FD" w:rsidRPr="007E60F9" w:rsidRDefault="003228FD" w:rsidP="00225CDF">
            <w:pPr>
              <w:pStyle w:val="TAC"/>
              <w:rPr>
                <w:sz w:val="16"/>
                <w:szCs w:val="16"/>
                <w:highlight w:val="yellow"/>
                <w:lang w:eastAsia="en-CA"/>
              </w:rPr>
            </w:pPr>
            <w:r w:rsidRPr="00316970">
              <w:rPr>
                <w:sz w:val="16"/>
                <w:szCs w:val="16"/>
                <w:lang w:eastAsia="en-CA"/>
              </w:rPr>
              <w:t>Gaussian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24EFAD" w14:textId="2F2EA881" w:rsidR="003228FD" w:rsidRPr="007E60F9" w:rsidRDefault="003228FD" w:rsidP="00006FFD">
            <w:pPr>
              <w:pStyle w:val="TAC"/>
              <w:rPr>
                <w:sz w:val="16"/>
                <w:szCs w:val="16"/>
                <w:highlight w:val="yellow"/>
                <w:lang w:eastAsia="en-CA"/>
              </w:rPr>
            </w:pPr>
            <w:r w:rsidRPr="00316970">
              <w:rPr>
                <w:sz w:val="16"/>
                <w:szCs w:val="16"/>
                <w:lang w:eastAsia="en-CA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0B909F" w14:textId="1A0AB46C" w:rsidR="003228FD" w:rsidRPr="007E60F9" w:rsidRDefault="003228FD" w:rsidP="00006FFD">
            <w:pPr>
              <w:pStyle w:val="TAC"/>
              <w:rPr>
                <w:sz w:val="16"/>
                <w:szCs w:val="16"/>
                <w:highlight w:val="yellow"/>
                <w:lang w:eastAsia="en-CA"/>
              </w:rPr>
            </w:pPr>
            <w:r w:rsidRPr="00316970">
              <w:rPr>
                <w:sz w:val="16"/>
                <w:szCs w:val="16"/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B7F642" w14:textId="5D022090" w:rsidR="003228FD" w:rsidRPr="007E60F9" w:rsidRDefault="003228FD" w:rsidP="00006FFD">
            <w:pPr>
              <w:pStyle w:val="TAC"/>
              <w:rPr>
                <w:sz w:val="16"/>
                <w:szCs w:val="16"/>
                <w:highlight w:val="yellow"/>
                <w:lang w:eastAsia="en-CA"/>
              </w:rPr>
            </w:pPr>
            <w:r w:rsidRPr="00316970">
              <w:rPr>
                <w:sz w:val="16"/>
                <w:szCs w:val="16"/>
                <w:lang w:eastAsia="en-CA"/>
              </w:rPr>
              <w:t>0.25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CD9D69" w14:textId="77777777" w:rsidR="003228FD" w:rsidRPr="007E60F9" w:rsidRDefault="003228FD" w:rsidP="00006FFD">
            <w:pPr>
              <w:pStyle w:val="TAC"/>
              <w:rPr>
                <w:sz w:val="16"/>
                <w:szCs w:val="16"/>
                <w:highlight w:val="yellow"/>
                <w:lang w:eastAsia="en-CA"/>
              </w:rPr>
            </w:pPr>
            <w:r w:rsidRPr="00316970">
              <w:rPr>
                <w:sz w:val="16"/>
                <w:szCs w:val="16"/>
                <w:lang w:eastAsia="en-CA"/>
              </w:rPr>
              <w:t>0.25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6F1B4A" w14:textId="471EC1DB" w:rsidR="003228FD" w:rsidRPr="007E60F9" w:rsidRDefault="00316970" w:rsidP="00006FFD">
            <w:pPr>
              <w:pStyle w:val="TAC"/>
              <w:rPr>
                <w:sz w:val="16"/>
                <w:szCs w:val="16"/>
                <w:highlight w:val="yellow"/>
                <w:lang w:eastAsia="en-CA"/>
              </w:rPr>
            </w:pPr>
            <w:r w:rsidRPr="00A273F8">
              <w:rPr>
                <w:sz w:val="16"/>
                <w:szCs w:val="16"/>
                <w:lang w:eastAsia="en-CA"/>
              </w:rPr>
              <w:t>[0.25]</w:t>
            </w:r>
          </w:p>
        </w:tc>
      </w:tr>
      <w:tr w:rsidR="0034378F" w:rsidRPr="00530CB2" w14:paraId="70A2CC65" w14:textId="77777777" w:rsidTr="00FE497D">
        <w:trPr>
          <w:jc w:val="center"/>
        </w:trPr>
        <w:tc>
          <w:tcPr>
            <w:tcW w:w="10338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78495A" w14:textId="77777777" w:rsidR="0034378F" w:rsidRPr="00222D67" w:rsidRDefault="0034378F" w:rsidP="00006FFD">
            <w:pPr>
              <w:pStyle w:val="TAH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</w:rPr>
              <w:t xml:space="preserve">Stage </w:t>
            </w:r>
            <w:r>
              <w:rPr>
                <w:sz w:val="16"/>
                <w:szCs w:val="16"/>
              </w:rPr>
              <w:t>1</w:t>
            </w:r>
            <w:r w:rsidRPr="00222D67">
              <w:rPr>
                <w:sz w:val="16"/>
                <w:szCs w:val="16"/>
              </w:rPr>
              <w:t>: Calibration measurement</w:t>
            </w:r>
          </w:p>
        </w:tc>
      </w:tr>
      <w:tr w:rsidR="003228FD" w:rsidRPr="00530CB2" w14:paraId="5F9E289D" w14:textId="77777777" w:rsidTr="00BB4DB2">
        <w:trPr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884291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66E8286" w14:textId="77777777" w:rsidR="003228FD" w:rsidRPr="00222D67" w:rsidRDefault="003228FD" w:rsidP="00006FFD">
            <w:pPr>
              <w:pStyle w:val="TAL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Network Analyzer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924452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0.13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4D487D6" w14:textId="77777777" w:rsidR="003228FD" w:rsidRPr="00222D67" w:rsidRDefault="003228FD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0.20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E53B828" w14:textId="33B2E72E" w:rsidR="003228FD" w:rsidRPr="00222D67" w:rsidRDefault="00316970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DD0353">
              <w:rPr>
                <w:color w:val="000000"/>
                <w:sz w:val="16"/>
                <w:szCs w:val="16"/>
                <w:lang w:eastAsia="en-CA"/>
              </w:rPr>
              <w:t>[</w:t>
            </w:r>
            <w:r w:rsidR="001109EA" w:rsidRPr="00DD0353">
              <w:rPr>
                <w:color w:val="000000"/>
                <w:sz w:val="16"/>
                <w:szCs w:val="16"/>
                <w:lang w:eastAsia="en-CA"/>
              </w:rPr>
              <w:t>0.2</w:t>
            </w:r>
            <w:r w:rsidRPr="00DD0353">
              <w:rPr>
                <w:color w:val="000000"/>
                <w:sz w:val="16"/>
                <w:szCs w:val="16"/>
                <w:lang w:eastAsia="en-CA"/>
              </w:rPr>
              <w:t>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CCC37B" w14:textId="77777777" w:rsidR="003228FD" w:rsidRPr="00222D67" w:rsidRDefault="003228FD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Normal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673FD5A" w14:textId="77777777" w:rsidR="003228FD" w:rsidRPr="00222D67" w:rsidRDefault="003228FD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CB6453" w14:textId="77777777" w:rsidR="003228FD" w:rsidRPr="00222D67" w:rsidRDefault="003228FD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D49D18" w14:textId="77777777" w:rsidR="003228FD" w:rsidRPr="00222D67" w:rsidRDefault="003228FD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0.13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3C1FF6" w14:textId="77777777" w:rsidR="003228FD" w:rsidRPr="00222D67" w:rsidRDefault="003228FD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0.20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29B6C7F" w14:textId="4A399F70" w:rsidR="003228FD" w:rsidRPr="00222D67" w:rsidRDefault="00316970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>
              <w:rPr>
                <w:color w:val="000000"/>
                <w:sz w:val="16"/>
                <w:szCs w:val="16"/>
                <w:lang w:eastAsia="en-CA"/>
              </w:rPr>
              <w:t>[</w:t>
            </w:r>
            <w:r w:rsidR="00242193">
              <w:rPr>
                <w:color w:val="000000"/>
                <w:sz w:val="16"/>
                <w:szCs w:val="16"/>
                <w:lang w:eastAsia="en-CA"/>
              </w:rPr>
              <w:t>0.2</w:t>
            </w:r>
            <w:r>
              <w:rPr>
                <w:color w:val="000000"/>
                <w:sz w:val="16"/>
                <w:szCs w:val="16"/>
                <w:lang w:eastAsia="en-CA"/>
              </w:rPr>
              <w:t>]</w:t>
            </w:r>
          </w:p>
        </w:tc>
      </w:tr>
      <w:tr w:rsidR="003228FD" w:rsidRPr="00530CB2" w14:paraId="34438628" w14:textId="77777777" w:rsidTr="00BB4DB2">
        <w:trPr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88FF21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FB064A4" w14:textId="77777777" w:rsidR="003228FD" w:rsidRPr="00222D67" w:rsidRDefault="003228FD" w:rsidP="00006FFD">
            <w:pPr>
              <w:pStyle w:val="TAL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Uncertainty of return loss (S11) measurement of SGH and test receiver (VNA) ports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119E46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0.127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1DB021F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0.325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7F1D433" w14:textId="286472CF" w:rsidR="003228FD" w:rsidRPr="00222D67" w:rsidRDefault="00316970" w:rsidP="00006FFD">
            <w:pPr>
              <w:pStyle w:val="TAC"/>
              <w:rPr>
                <w:sz w:val="16"/>
                <w:szCs w:val="16"/>
                <w:lang w:eastAsia="en-CA"/>
              </w:rPr>
            </w:pPr>
            <w:r>
              <w:rPr>
                <w:sz w:val="16"/>
                <w:szCs w:val="16"/>
                <w:lang w:eastAsia="en-CA"/>
              </w:rPr>
              <w:t>[0.325]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3666A3E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U-shaped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B068B77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√2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211DE3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845625" w14:textId="77777777" w:rsidR="003228FD" w:rsidRPr="00222D67" w:rsidRDefault="003228FD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0.09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9129D5" w14:textId="77777777" w:rsidR="003228FD" w:rsidRPr="00222D67" w:rsidRDefault="003228FD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0.23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E9AAA0" w14:textId="50EA07DC" w:rsidR="003228FD" w:rsidRPr="00222D67" w:rsidRDefault="00316970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>
              <w:rPr>
                <w:color w:val="000000"/>
                <w:sz w:val="16"/>
                <w:szCs w:val="16"/>
                <w:lang w:eastAsia="en-CA"/>
              </w:rPr>
              <w:t>[0.23]</w:t>
            </w:r>
          </w:p>
        </w:tc>
      </w:tr>
      <w:tr w:rsidR="003228FD" w:rsidRPr="00530CB2" w14:paraId="2E514FBE" w14:textId="77777777" w:rsidTr="00BB4DB2">
        <w:trPr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7E71B1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6DC5FE1" w14:textId="77777777" w:rsidR="003228FD" w:rsidRPr="00222D67" w:rsidRDefault="003228FD" w:rsidP="00006FFD">
            <w:pPr>
              <w:pStyle w:val="TAL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Insertion loss variation in receiver chain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5706A5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0.18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25A417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0.18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8A69B7D" w14:textId="5F9C883A" w:rsidR="003228FD" w:rsidRPr="00222D67" w:rsidRDefault="00316970" w:rsidP="00006FFD">
            <w:pPr>
              <w:pStyle w:val="TAC"/>
              <w:rPr>
                <w:sz w:val="16"/>
                <w:szCs w:val="16"/>
                <w:lang w:eastAsia="en-CA"/>
              </w:rPr>
            </w:pPr>
            <w:r>
              <w:rPr>
                <w:sz w:val="16"/>
                <w:szCs w:val="16"/>
                <w:lang w:eastAsia="en-CA"/>
              </w:rPr>
              <w:t>[0.18]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AA8096A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Rectangular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B7DFCC6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√3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572CE5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62157F" w14:textId="77777777" w:rsidR="003228FD" w:rsidRPr="00222D67" w:rsidRDefault="003228FD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0.10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A74495" w14:textId="77777777" w:rsidR="003228FD" w:rsidRPr="00222D67" w:rsidRDefault="003228FD" w:rsidP="00006FFD">
            <w:pPr>
              <w:pStyle w:val="TAC"/>
              <w:rPr>
                <w:color w:val="000000"/>
                <w:sz w:val="16"/>
                <w:szCs w:val="16"/>
                <w:highlight w:val="yellow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0.10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DF8DD7" w14:textId="17F85E3B" w:rsidR="003228FD" w:rsidRPr="00222D67" w:rsidRDefault="00316970" w:rsidP="00006FFD">
            <w:pPr>
              <w:pStyle w:val="TAC"/>
              <w:rPr>
                <w:color w:val="000000"/>
                <w:sz w:val="16"/>
                <w:szCs w:val="16"/>
                <w:highlight w:val="yellow"/>
                <w:lang w:eastAsia="en-CA"/>
              </w:rPr>
            </w:pPr>
            <w:r w:rsidRPr="00316970">
              <w:rPr>
                <w:color w:val="000000"/>
                <w:sz w:val="16"/>
                <w:szCs w:val="16"/>
                <w:lang w:eastAsia="en-CA"/>
              </w:rPr>
              <w:t>[0.10]</w:t>
            </w:r>
          </w:p>
        </w:tc>
      </w:tr>
      <w:tr w:rsidR="003228FD" w:rsidRPr="00530CB2" w14:paraId="5E6CE67A" w14:textId="77777777" w:rsidTr="00BB4DB2">
        <w:trPr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6CEF50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E2587E2" w14:textId="77777777" w:rsidR="003228FD" w:rsidRPr="00222D67" w:rsidRDefault="003228FD" w:rsidP="00006FFD">
            <w:pPr>
              <w:pStyle w:val="TAL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RF leakage, test range antenna cable connector terminated.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DACF4E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0.0012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DE7B669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0.0012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4FBF6C" w14:textId="1BB816ED" w:rsidR="003228FD" w:rsidRPr="00222D67" w:rsidRDefault="00316970" w:rsidP="00006FFD">
            <w:pPr>
              <w:pStyle w:val="TAC"/>
              <w:rPr>
                <w:sz w:val="16"/>
                <w:szCs w:val="16"/>
                <w:lang w:eastAsia="en-CA"/>
              </w:rPr>
            </w:pPr>
            <w:r>
              <w:rPr>
                <w:sz w:val="16"/>
                <w:szCs w:val="16"/>
                <w:lang w:eastAsia="en-CA"/>
              </w:rPr>
              <w:t>[0.0012]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F6F7523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Normal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1EDB6EE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8F7BA3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86F861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0.0012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06E7B9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0.0012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F364BF" w14:textId="25C8CDA9" w:rsidR="003228FD" w:rsidRPr="00222D67" w:rsidRDefault="00316970" w:rsidP="00006FFD">
            <w:pPr>
              <w:pStyle w:val="TAC"/>
              <w:rPr>
                <w:sz w:val="16"/>
                <w:szCs w:val="16"/>
                <w:lang w:eastAsia="en-CA"/>
              </w:rPr>
            </w:pPr>
            <w:r>
              <w:rPr>
                <w:sz w:val="16"/>
                <w:szCs w:val="16"/>
                <w:lang w:eastAsia="en-CA"/>
              </w:rPr>
              <w:t>[0.0012]</w:t>
            </w:r>
          </w:p>
        </w:tc>
      </w:tr>
      <w:tr w:rsidR="003228FD" w:rsidRPr="00530CB2" w14:paraId="4FBA8810" w14:textId="77777777" w:rsidTr="00BB4DB2">
        <w:trPr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D2B02A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BCE691" w14:textId="77777777" w:rsidR="003228FD" w:rsidRPr="00222D67" w:rsidRDefault="003228FD" w:rsidP="00006FFD">
            <w:pPr>
              <w:pStyle w:val="TAL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Influence of the calibration antenna feed cable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E62210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0.022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16E05D7" w14:textId="77777777" w:rsidR="003228FD" w:rsidRPr="00222D67" w:rsidRDefault="003228FD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0.022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B5B466" w14:textId="3542B18C" w:rsidR="003228FD" w:rsidRPr="00222D67" w:rsidRDefault="00316970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>
              <w:rPr>
                <w:color w:val="000000"/>
                <w:sz w:val="16"/>
                <w:szCs w:val="16"/>
                <w:lang w:eastAsia="en-CA"/>
              </w:rPr>
              <w:t>[0.022]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4D69F2C" w14:textId="77777777" w:rsidR="003228FD" w:rsidRPr="00222D67" w:rsidRDefault="003228FD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U-shaped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8A5270A" w14:textId="77777777" w:rsidR="003228FD" w:rsidRPr="00222D67" w:rsidRDefault="003228FD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√2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D76C1E" w14:textId="77777777" w:rsidR="003228FD" w:rsidRPr="00222D67" w:rsidRDefault="003228FD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D5BB1A8" w14:textId="77777777" w:rsidR="003228FD" w:rsidRPr="00222D67" w:rsidRDefault="003228FD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0.015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E6D24B" w14:textId="77777777" w:rsidR="003228FD" w:rsidRPr="00222D67" w:rsidRDefault="003228FD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0.015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BB766A" w14:textId="095A31B7" w:rsidR="003228FD" w:rsidRPr="00222D67" w:rsidRDefault="00316970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>
              <w:rPr>
                <w:color w:val="000000"/>
                <w:sz w:val="16"/>
                <w:szCs w:val="16"/>
                <w:lang w:eastAsia="en-CA"/>
              </w:rPr>
              <w:t>[0.015]</w:t>
            </w:r>
          </w:p>
        </w:tc>
      </w:tr>
      <w:tr w:rsidR="003228FD" w:rsidRPr="00530CB2" w14:paraId="5FFC81BF" w14:textId="77777777" w:rsidTr="00BB4DB2">
        <w:trPr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02B98F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D95846D" w14:textId="77777777" w:rsidR="003228FD" w:rsidRPr="00222D67" w:rsidRDefault="003228FD" w:rsidP="00006FFD">
            <w:pPr>
              <w:pStyle w:val="TAL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SGH Calibration uncertainty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0655DC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0.50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3A0E32" w14:textId="77777777" w:rsidR="003228FD" w:rsidRPr="00222D67" w:rsidRDefault="003228FD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0.433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18DA53" w14:textId="66B9168C" w:rsidR="003228FD" w:rsidRPr="00222D67" w:rsidRDefault="00316970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>
              <w:rPr>
                <w:color w:val="000000"/>
                <w:sz w:val="16"/>
                <w:szCs w:val="16"/>
                <w:lang w:eastAsia="en-CA"/>
              </w:rPr>
              <w:t>[0.433]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67C704E" w14:textId="77777777" w:rsidR="003228FD" w:rsidRPr="00222D67" w:rsidRDefault="003228FD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Rectangular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ED251E" w14:textId="77777777" w:rsidR="003228FD" w:rsidRPr="00222D67" w:rsidRDefault="003228FD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√3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B5E65C" w14:textId="77777777" w:rsidR="003228FD" w:rsidRPr="00222D67" w:rsidRDefault="003228FD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5337EE" w14:textId="77777777" w:rsidR="003228FD" w:rsidRPr="00222D67" w:rsidRDefault="003228FD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0.29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3E80C2" w14:textId="77777777" w:rsidR="003228FD" w:rsidRPr="00222D67" w:rsidRDefault="003228FD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0.25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957D80" w14:textId="186ED7A9" w:rsidR="003228FD" w:rsidRPr="00222D67" w:rsidRDefault="00316970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>
              <w:rPr>
                <w:color w:val="000000"/>
                <w:sz w:val="16"/>
                <w:szCs w:val="16"/>
                <w:lang w:eastAsia="en-CA"/>
              </w:rPr>
              <w:t>[0.25]</w:t>
            </w:r>
          </w:p>
        </w:tc>
      </w:tr>
      <w:tr w:rsidR="003228FD" w:rsidRPr="00530CB2" w14:paraId="3E353367" w14:textId="77777777" w:rsidTr="00BB4DB2">
        <w:trPr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0A6C1A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E21AFB" w14:textId="77777777" w:rsidR="003228FD" w:rsidRPr="00222D67" w:rsidRDefault="003228FD" w:rsidP="00006FFD">
            <w:pPr>
              <w:pStyle w:val="TAL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Misalignment  positioning system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1DAA4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7A015AB" w14:textId="77777777" w:rsidR="003228FD" w:rsidRPr="00222D67" w:rsidRDefault="003228FD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F9D75AF" w14:textId="60E49B5D" w:rsidR="003228FD" w:rsidRPr="00222D67" w:rsidRDefault="00316970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>
              <w:rPr>
                <w:color w:val="000000"/>
                <w:sz w:val="16"/>
                <w:szCs w:val="16"/>
                <w:lang w:eastAsia="en-CA"/>
              </w:rPr>
              <w:t>[0]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6B88595" w14:textId="77777777" w:rsidR="003228FD" w:rsidRPr="00222D67" w:rsidRDefault="003228FD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Exp. normal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FE951C9" w14:textId="77777777" w:rsidR="003228FD" w:rsidRPr="00222D67" w:rsidRDefault="003228FD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36FBF" w14:textId="77777777" w:rsidR="003228FD" w:rsidRPr="00222D67" w:rsidRDefault="003228FD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12E986" w14:textId="77777777" w:rsidR="003228FD" w:rsidRPr="00222D67" w:rsidRDefault="003228FD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41A486" w14:textId="77777777" w:rsidR="003228FD" w:rsidRPr="00222D67" w:rsidRDefault="003228FD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958C54" w14:textId="709E355D" w:rsidR="003228FD" w:rsidRPr="00222D67" w:rsidRDefault="00316970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>
              <w:rPr>
                <w:color w:val="000000"/>
                <w:sz w:val="16"/>
                <w:szCs w:val="16"/>
                <w:lang w:eastAsia="en-CA"/>
              </w:rPr>
              <w:t>[0]</w:t>
            </w:r>
          </w:p>
        </w:tc>
      </w:tr>
      <w:tr w:rsidR="003228FD" w:rsidRPr="00530CB2" w14:paraId="149ECA0D" w14:textId="77777777" w:rsidTr="00BB4DB2">
        <w:trPr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01DBCD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45A08BC" w14:textId="77777777" w:rsidR="003228FD" w:rsidRPr="00222D67" w:rsidRDefault="003228FD" w:rsidP="00006FFD">
            <w:pPr>
              <w:pStyle w:val="TAL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Misalignment  SGH and pointing error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0DF628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1A00FBE" w14:textId="77777777" w:rsidR="003228FD" w:rsidRPr="00222D67" w:rsidRDefault="003228FD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A9188D" w14:textId="393A48FF" w:rsidR="003228FD" w:rsidRPr="00222D67" w:rsidRDefault="00316970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>
              <w:rPr>
                <w:color w:val="000000"/>
                <w:sz w:val="16"/>
                <w:szCs w:val="16"/>
                <w:lang w:eastAsia="en-CA"/>
              </w:rPr>
              <w:t>[0.5]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1F9FA7" w14:textId="77777777" w:rsidR="003228FD" w:rsidRPr="00222D67" w:rsidRDefault="003228FD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Exp. normal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3CBFFC" w14:textId="77777777" w:rsidR="003228FD" w:rsidRPr="00222D67" w:rsidRDefault="003228FD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9DD2C1" w14:textId="77777777" w:rsidR="003228FD" w:rsidRPr="00222D67" w:rsidRDefault="003228FD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AB1664" w14:textId="77777777" w:rsidR="003228FD" w:rsidRPr="00222D67" w:rsidRDefault="003228FD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0.25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37FD20" w14:textId="77777777" w:rsidR="003228FD" w:rsidRPr="00222D67" w:rsidRDefault="003228FD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0.25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870A30" w14:textId="7C30FF10" w:rsidR="003228FD" w:rsidRPr="00222D67" w:rsidRDefault="00316970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>
              <w:rPr>
                <w:color w:val="000000"/>
                <w:sz w:val="16"/>
                <w:szCs w:val="16"/>
                <w:lang w:eastAsia="en-CA"/>
              </w:rPr>
              <w:t>[0.25]</w:t>
            </w:r>
          </w:p>
        </w:tc>
      </w:tr>
      <w:tr w:rsidR="003228FD" w:rsidRPr="00530CB2" w14:paraId="60604450" w14:textId="77777777" w:rsidTr="00BB4DB2">
        <w:trPr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BA1CCE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EFDAA3" w14:textId="77777777" w:rsidR="003228FD" w:rsidRPr="00222D67" w:rsidRDefault="003228FD" w:rsidP="00006FFD">
            <w:pPr>
              <w:pStyle w:val="TAL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Rotary joints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A363D9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0.048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21EB770" w14:textId="77777777" w:rsidR="003228FD" w:rsidRPr="00222D67" w:rsidRDefault="003228FD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0.048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3A645C" w14:textId="1D9E59EB" w:rsidR="003228FD" w:rsidRPr="00222D67" w:rsidRDefault="00316970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>
              <w:rPr>
                <w:color w:val="000000"/>
                <w:sz w:val="16"/>
                <w:szCs w:val="16"/>
                <w:lang w:eastAsia="en-CA"/>
              </w:rPr>
              <w:t>[0.048]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228DFCE" w14:textId="77777777" w:rsidR="003228FD" w:rsidRPr="00222D67" w:rsidRDefault="003228FD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U-shaped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1EDF7D" w14:textId="77777777" w:rsidR="003228FD" w:rsidRPr="00222D67" w:rsidRDefault="003228FD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√2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70AFB4" w14:textId="77777777" w:rsidR="003228FD" w:rsidRPr="00222D67" w:rsidRDefault="003228FD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115872" w14:textId="77777777" w:rsidR="003228FD" w:rsidRPr="00222D67" w:rsidRDefault="003228FD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0.034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EA28D4" w14:textId="77777777" w:rsidR="003228FD" w:rsidRPr="00222D67" w:rsidRDefault="003228FD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0.034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7ACEE6" w14:textId="3EA74700" w:rsidR="003228FD" w:rsidRPr="00222D67" w:rsidRDefault="00316970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>
              <w:rPr>
                <w:color w:val="000000"/>
                <w:sz w:val="16"/>
                <w:szCs w:val="16"/>
                <w:lang w:eastAsia="en-CA"/>
              </w:rPr>
              <w:t>[0.034]</w:t>
            </w:r>
          </w:p>
        </w:tc>
      </w:tr>
      <w:tr w:rsidR="003228FD" w:rsidRPr="00530CB2" w14:paraId="1084D8ED" w14:textId="77777777" w:rsidTr="00BB4DB2">
        <w:trPr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29AD84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1F295D8" w14:textId="77777777" w:rsidR="003228FD" w:rsidRPr="00222D67" w:rsidRDefault="003228FD" w:rsidP="00006FFD">
            <w:pPr>
              <w:pStyle w:val="TAL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Standing wave between SGH and test range antenna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6B40BB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0.09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BEBD48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0.09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79F27CB" w14:textId="28862B11" w:rsidR="003228FD" w:rsidRPr="00222D67" w:rsidRDefault="00316970" w:rsidP="00006FFD">
            <w:pPr>
              <w:pStyle w:val="TAC"/>
              <w:rPr>
                <w:sz w:val="16"/>
                <w:szCs w:val="16"/>
                <w:lang w:eastAsia="en-CA"/>
              </w:rPr>
            </w:pPr>
            <w:r>
              <w:rPr>
                <w:sz w:val="16"/>
                <w:szCs w:val="16"/>
                <w:lang w:eastAsia="en-CA"/>
              </w:rPr>
              <w:t>[0.09]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C652EA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U-shaped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667AF62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√2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BFE3F2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988E3C" w14:textId="77777777" w:rsidR="003228FD" w:rsidRPr="00222D67" w:rsidRDefault="003228FD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 xml:space="preserve">0.06 </w:t>
            </w:r>
            <w:r w:rsidRPr="00222D67" w:rsidDel="00562C9B">
              <w:rPr>
                <w:color w:val="000000"/>
                <w:sz w:val="16"/>
                <w:szCs w:val="16"/>
                <w:lang w:eastAsia="en-CA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E90194" w14:textId="77777777" w:rsidR="003228FD" w:rsidRPr="00222D67" w:rsidRDefault="003228FD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 xml:space="preserve">0.06 </w:t>
            </w:r>
            <w:r w:rsidRPr="00222D67" w:rsidDel="00562C9B">
              <w:rPr>
                <w:color w:val="000000"/>
                <w:sz w:val="16"/>
                <w:szCs w:val="16"/>
                <w:lang w:eastAsia="en-CA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956D09" w14:textId="6D61CC14" w:rsidR="003228FD" w:rsidRPr="00222D67" w:rsidRDefault="00316970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>
              <w:rPr>
                <w:color w:val="000000"/>
                <w:sz w:val="16"/>
                <w:szCs w:val="16"/>
                <w:lang w:eastAsia="en-CA"/>
              </w:rPr>
              <w:t>[0.06]</w:t>
            </w:r>
          </w:p>
        </w:tc>
      </w:tr>
      <w:tr w:rsidR="003228FD" w:rsidRPr="00530CB2" w14:paraId="14C60A73" w14:textId="77777777" w:rsidTr="00BB4DB2">
        <w:trPr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82A9BA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lastRenderedPageBreak/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6B63629" w14:textId="77777777" w:rsidR="003228FD" w:rsidRPr="00222D67" w:rsidRDefault="003228FD" w:rsidP="00006FFD">
            <w:pPr>
              <w:pStyle w:val="TAL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QZ ripple with SGH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48AAD2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0.009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66573D" w14:textId="77777777" w:rsidR="003228FD" w:rsidRPr="00222D67" w:rsidRDefault="003228FD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0.009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9CE11A8" w14:textId="0A8D82EA" w:rsidR="003228FD" w:rsidRPr="00222D67" w:rsidRDefault="00316970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>
              <w:rPr>
                <w:color w:val="000000"/>
                <w:sz w:val="16"/>
                <w:szCs w:val="16"/>
                <w:lang w:eastAsia="en-CA"/>
              </w:rPr>
              <w:t>[0.009]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882BED" w14:textId="77777777" w:rsidR="003228FD" w:rsidRPr="00222D67" w:rsidRDefault="003228FD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Normal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0A1164" w14:textId="77777777" w:rsidR="003228FD" w:rsidRPr="00222D67" w:rsidRDefault="003228FD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4A118D" w14:textId="77777777" w:rsidR="003228FD" w:rsidRPr="00222D67" w:rsidRDefault="003228FD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D904175" w14:textId="77777777" w:rsidR="003228FD" w:rsidRPr="00222D67" w:rsidRDefault="003228FD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0.009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DB78F1" w14:textId="77777777" w:rsidR="003228FD" w:rsidRPr="00222D67" w:rsidRDefault="003228FD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0.009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2C33A5" w14:textId="364B7CF6" w:rsidR="003228FD" w:rsidRPr="00222D67" w:rsidRDefault="00316970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>
              <w:rPr>
                <w:color w:val="000000"/>
                <w:sz w:val="16"/>
                <w:szCs w:val="16"/>
                <w:lang w:eastAsia="en-CA"/>
              </w:rPr>
              <w:t>[0.009]</w:t>
            </w:r>
          </w:p>
        </w:tc>
      </w:tr>
      <w:tr w:rsidR="003228FD" w:rsidRPr="00530CB2" w14:paraId="6A565387" w14:textId="77777777" w:rsidTr="00BB4DB2">
        <w:trPr>
          <w:jc w:val="center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8B9886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2670FBD" w14:textId="77777777" w:rsidR="003228FD" w:rsidRPr="00222D67" w:rsidRDefault="003228FD" w:rsidP="00006FFD">
            <w:pPr>
              <w:pStyle w:val="TAL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Switching uncertainty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D3B54E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0.26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719F695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0.26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2DF3D8A" w14:textId="590F022C" w:rsidR="003228FD" w:rsidRPr="00222D67" w:rsidRDefault="00316970" w:rsidP="00006FFD">
            <w:pPr>
              <w:pStyle w:val="TAC"/>
              <w:rPr>
                <w:sz w:val="16"/>
                <w:szCs w:val="16"/>
                <w:lang w:eastAsia="en-CA"/>
              </w:rPr>
            </w:pPr>
            <w:r>
              <w:rPr>
                <w:sz w:val="16"/>
                <w:szCs w:val="16"/>
                <w:lang w:eastAsia="en-CA"/>
              </w:rPr>
              <w:t>[0.26]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948A68E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Rectangular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32A841B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√3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1AD694" w14:textId="77777777" w:rsidR="003228FD" w:rsidRPr="00222D67" w:rsidRDefault="003228FD" w:rsidP="00006FFD">
            <w:pPr>
              <w:pStyle w:val="TAC"/>
              <w:rPr>
                <w:sz w:val="16"/>
                <w:szCs w:val="16"/>
                <w:lang w:eastAsia="en-CA"/>
              </w:rPr>
            </w:pPr>
            <w:r w:rsidRPr="00222D67">
              <w:rPr>
                <w:sz w:val="16"/>
                <w:szCs w:val="16"/>
                <w:lang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DA6AC47" w14:textId="77777777" w:rsidR="003228FD" w:rsidRPr="00222D67" w:rsidRDefault="003228FD" w:rsidP="00006FFD">
            <w:pPr>
              <w:pStyle w:val="TAC"/>
              <w:rPr>
                <w:color w:val="000000"/>
                <w:sz w:val="16"/>
                <w:szCs w:val="16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0.15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8D730A" w14:textId="77777777" w:rsidR="003228FD" w:rsidRPr="00222D67" w:rsidRDefault="003228FD" w:rsidP="00006FFD">
            <w:pPr>
              <w:pStyle w:val="TAC"/>
              <w:rPr>
                <w:color w:val="000000"/>
                <w:sz w:val="16"/>
                <w:szCs w:val="16"/>
                <w:highlight w:val="yellow"/>
                <w:lang w:eastAsia="en-CA"/>
              </w:rPr>
            </w:pPr>
            <w:r w:rsidRPr="00222D67">
              <w:rPr>
                <w:color w:val="000000"/>
                <w:sz w:val="16"/>
                <w:szCs w:val="16"/>
                <w:lang w:eastAsia="en-CA"/>
              </w:rPr>
              <w:t>0.15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2C08B2" w14:textId="7FB3545D" w:rsidR="003228FD" w:rsidRPr="00222D67" w:rsidRDefault="00316970" w:rsidP="00006FFD">
            <w:pPr>
              <w:pStyle w:val="TAC"/>
              <w:rPr>
                <w:color w:val="000000"/>
                <w:sz w:val="16"/>
                <w:szCs w:val="16"/>
                <w:highlight w:val="yellow"/>
                <w:lang w:eastAsia="en-CA"/>
              </w:rPr>
            </w:pPr>
            <w:r w:rsidRPr="00316970">
              <w:rPr>
                <w:color w:val="000000"/>
                <w:sz w:val="16"/>
                <w:szCs w:val="16"/>
                <w:lang w:eastAsia="en-CA"/>
              </w:rPr>
              <w:t>[0.15]</w:t>
            </w:r>
          </w:p>
        </w:tc>
      </w:tr>
      <w:tr w:rsidR="006C3327" w:rsidRPr="00530CB2" w14:paraId="5566E830" w14:textId="77777777" w:rsidTr="00092ABC">
        <w:trPr>
          <w:jc w:val="center"/>
        </w:trPr>
        <w:tc>
          <w:tcPr>
            <w:tcW w:w="693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CCF4B19" w14:textId="77777777" w:rsidR="006C3327" w:rsidRDefault="006C3327" w:rsidP="00006FFD">
            <w:pPr>
              <w:spacing w:after="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Combined standard uncertainty (1σ) [dB]</w:t>
            </w:r>
          </w:p>
          <w:p w14:paraId="0780A486" w14:textId="77777777" w:rsidR="006C3327" w:rsidRPr="00222D67" w:rsidRDefault="006C3327" w:rsidP="00006FFD">
            <w:pPr>
              <w:spacing w:after="0"/>
              <w:jc w:val="right"/>
              <w:rPr>
                <w:sz w:val="16"/>
                <w:szCs w:val="16"/>
                <w:lang w:eastAsia="en-CA"/>
              </w:rPr>
            </w:pPr>
            <w:r w:rsidRPr="00E11EA7">
              <w:rPr>
                <w:rFonts w:cs="Arial"/>
                <w:position w:val="-30"/>
                <w:sz w:val="16"/>
                <w:szCs w:val="16"/>
              </w:rPr>
              <w:object w:dxaOrig="1460" w:dyaOrig="760" w14:anchorId="2C41949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.75pt;height:34.5pt" o:ole="" fillcolor="window">
                  <v:imagedata r:id="rId8" o:title=""/>
                </v:shape>
                <o:OLEObject Type="Embed" ProgID="Equation.3" ShapeID="_x0000_i1025" DrawAspect="Content" ObjectID="_1595437110" r:id="rId9"/>
              </w:objec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D34631F" w14:textId="2131DD2D" w:rsidR="006C3327" w:rsidRPr="00AA416D" w:rsidRDefault="006C3327" w:rsidP="00006FFD">
            <w:pPr>
              <w:pStyle w:val="TAC"/>
              <w:rPr>
                <w:sz w:val="16"/>
                <w:szCs w:val="16"/>
                <w:highlight w:val="yellow"/>
                <w:lang w:eastAsia="en-CA"/>
              </w:rPr>
            </w:pPr>
            <w:r w:rsidRPr="00316970">
              <w:rPr>
                <w:sz w:val="16"/>
                <w:szCs w:val="16"/>
                <w:lang w:eastAsia="en-CA"/>
              </w:rPr>
              <w:t>0.59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6A97D11" w14:textId="77777777" w:rsidR="006C3327" w:rsidRPr="00AA416D" w:rsidRDefault="006C3327" w:rsidP="00006FFD">
            <w:pPr>
              <w:pStyle w:val="TAC"/>
              <w:rPr>
                <w:bCs/>
                <w:sz w:val="16"/>
                <w:szCs w:val="16"/>
                <w:highlight w:val="yellow"/>
                <w:lang w:eastAsia="en-CA"/>
              </w:rPr>
            </w:pPr>
            <w:r w:rsidRPr="00316970">
              <w:rPr>
                <w:bCs/>
                <w:sz w:val="16"/>
                <w:szCs w:val="16"/>
                <w:lang w:eastAsia="en-CA"/>
              </w:rPr>
              <w:t>0.67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DCB902E" w14:textId="55CA76B9" w:rsidR="006C3327" w:rsidRPr="00AA416D" w:rsidRDefault="0059774E" w:rsidP="00006FFD">
            <w:pPr>
              <w:pStyle w:val="TAC"/>
              <w:rPr>
                <w:bCs/>
                <w:sz w:val="16"/>
                <w:szCs w:val="16"/>
                <w:highlight w:val="yellow"/>
                <w:lang w:eastAsia="en-CA"/>
              </w:rPr>
            </w:pPr>
            <w:r>
              <w:rPr>
                <w:bCs/>
                <w:sz w:val="16"/>
                <w:szCs w:val="16"/>
                <w:lang w:eastAsia="en-CA"/>
              </w:rPr>
              <w:t>[0.67</w:t>
            </w:r>
          </w:p>
        </w:tc>
      </w:tr>
    </w:tbl>
    <w:bookmarkEnd w:id="14"/>
    <w:p w14:paraId="7D712F50" w14:textId="43AE7FDD" w:rsidR="0011170B" w:rsidRDefault="0034378F" w:rsidP="0011170B">
      <w:r>
        <w:t xml:space="preserve">  </w:t>
      </w:r>
      <w:r w:rsidR="000D1195">
        <w:tab/>
      </w:r>
      <w:r w:rsidR="000D1195">
        <w:tab/>
        <w:t>Table 2: CATR uncertainty calculation for OTA FR1 BS maximum output power</w:t>
      </w:r>
    </w:p>
    <w:p w14:paraId="2F28F05E" w14:textId="55F72960" w:rsidR="00716603" w:rsidRDefault="000D1195" w:rsidP="0011170B">
      <w:r>
        <w:t>T</w:t>
      </w:r>
      <w:r w:rsidR="00F82F7F">
        <w:t xml:space="preserve">he total uncertainty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MU</m:t>
            </m:r>
          </m:e>
          <m:sub>
            <m:r>
              <w:rPr>
                <w:rFonts w:ascii="Cambria Math" w:hAnsi="Cambria Math"/>
              </w:rPr>
              <m:t>total</m:t>
            </m:r>
          </m:sub>
        </m:sSub>
      </m:oMath>
      <w:r w:rsidR="00F82F7F">
        <w:t xml:space="preserve"> is calculated as </w:t>
      </w:r>
    </w:p>
    <w:p w14:paraId="1C1CBD91" w14:textId="6812BF23" w:rsidR="00916609" w:rsidRDefault="00D22C51" w:rsidP="0011170B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MU</m:t>
            </m:r>
          </m:e>
          <m:sub>
            <m:r>
              <w:rPr>
                <w:rFonts w:ascii="Cambria Math" w:hAnsi="Cambria Math"/>
              </w:rPr>
              <m:t>total</m:t>
            </m:r>
          </m:sub>
        </m:sSub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MU</m:t>
                </m:r>
              </m:e>
              <m:sub>
                <m:r>
                  <w:rPr>
                    <w:rFonts w:ascii="Cambria Math" w:hAnsi="Cambria Math"/>
                  </w:rPr>
                  <m:t>per-point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TRP</m:t>
                </m:r>
              </m:e>
              <m:sub>
                <m:r>
                  <w:rPr>
                    <w:rFonts w:ascii="Cambria Math" w:hAnsi="Cambria Math"/>
                  </w:rPr>
                  <m:t>syserr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e>
        </m:rad>
      </m:oMath>
      <w:r w:rsidR="00F82F7F">
        <w:t xml:space="preserve">, </w:t>
      </w:r>
      <w:r w:rsidR="00916609">
        <w:t>where</w:t>
      </w:r>
    </w:p>
    <w:p w14:paraId="017F31EA" w14:textId="022A1B79" w:rsidR="00F82F7F" w:rsidRDefault="00D22C51" w:rsidP="0011170B"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MU</m:t>
            </m:r>
          </m:e>
          <m:sub>
            <m:r>
              <w:rPr>
                <w:rFonts w:ascii="Cambria Math" w:hAnsi="Cambria Math"/>
              </w:rPr>
              <m:t>per-point</m:t>
            </m:r>
          </m:sub>
          <m:sup/>
        </m:sSubSup>
        <m: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</m:oMath>
      <w:r w:rsidR="00F82F7F">
        <w:t xml:space="preserve"> </w:t>
      </w:r>
      <w:r w:rsidR="009C23B4">
        <w:t xml:space="preserve">which is </w:t>
      </w:r>
      <w:r w:rsidR="00386C99">
        <w:t>given in Table 3</w:t>
      </w:r>
      <w:r w:rsidR="00916609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syserr</m:t>
            </m:r>
          </m:sub>
        </m:sSub>
      </m:oMath>
      <w:r w:rsidR="00916609">
        <w:t xml:space="preserve"> = 0.75 dB.</w:t>
      </w:r>
    </w:p>
    <w:p w14:paraId="5B3489C1" w14:textId="77777777" w:rsidR="00E274F3" w:rsidRDefault="00E274F3" w:rsidP="00851951">
      <w:pPr>
        <w:spacing w:after="120"/>
      </w:pPr>
    </w:p>
    <w:p w14:paraId="48820A01" w14:textId="3B9A3FD0" w:rsidR="00E274F3" w:rsidRDefault="00786DEF" w:rsidP="00851951">
      <w:pPr>
        <w:spacing w:after="120"/>
      </w:pPr>
      <w:r>
        <w:t xml:space="preserve">The total uncertainty </w:t>
      </w:r>
      <w:r w:rsidR="008E41BB">
        <w:t>values are</w:t>
      </w:r>
      <w:r>
        <w:t xml:space="preserve"> </w:t>
      </w:r>
      <w:r w:rsidR="00D77006">
        <w:t>given in Table 3</w:t>
      </w:r>
      <w:r w:rsidR="006A31F8">
        <w:t xml:space="preserve">. </w:t>
      </w:r>
    </w:p>
    <w:p w14:paraId="706426CE" w14:textId="77777777" w:rsidR="00E274F3" w:rsidRDefault="00E274F3" w:rsidP="00851951">
      <w:pPr>
        <w:spacing w:after="120"/>
      </w:pPr>
    </w:p>
    <w:p w14:paraId="5FE76687" w14:textId="51DF6B1D" w:rsidR="00165EBA" w:rsidRDefault="00D77006" w:rsidP="006A31F8">
      <w:pPr>
        <w:spacing w:after="120"/>
        <w:ind w:left="852" w:firstLine="284"/>
      </w:pPr>
      <w:r>
        <w:t>Table 3</w:t>
      </w:r>
      <w:r w:rsidR="00851951">
        <w:t xml:space="preserve">: </w:t>
      </w:r>
      <w:r w:rsidR="001E72F0">
        <w:t>CATR total unc</w:t>
      </w:r>
      <w:r w:rsidR="00655462">
        <w:t>ertainty calculation for OTA FR1</w:t>
      </w:r>
      <w:r w:rsidR="001E72F0">
        <w:t xml:space="preserve"> BS maximum output power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6"/>
        <w:gridCol w:w="1843"/>
        <w:gridCol w:w="1843"/>
        <w:gridCol w:w="1839"/>
      </w:tblGrid>
      <w:tr w:rsidR="00655462" w14:paraId="438DC40D" w14:textId="77777777" w:rsidTr="00974179">
        <w:tc>
          <w:tcPr>
            <w:tcW w:w="4106" w:type="dxa"/>
          </w:tcPr>
          <w:p w14:paraId="27935BC0" w14:textId="644CEC77" w:rsidR="00655462" w:rsidRDefault="00655462" w:rsidP="0011170B"/>
        </w:tc>
        <w:tc>
          <w:tcPr>
            <w:tcW w:w="1843" w:type="dxa"/>
          </w:tcPr>
          <w:p w14:paraId="39159DD5" w14:textId="77777777" w:rsidR="00655462" w:rsidRPr="00974179" w:rsidRDefault="00655462" w:rsidP="00192542">
            <w:pPr>
              <w:spacing w:after="0"/>
              <w:rPr>
                <w:sz w:val="18"/>
                <w:szCs w:val="18"/>
              </w:rPr>
            </w:pPr>
            <w:r w:rsidRPr="00974179">
              <w:rPr>
                <w:sz w:val="18"/>
                <w:szCs w:val="18"/>
              </w:rPr>
              <w:t>Uncertainty value [dB]</w:t>
            </w:r>
          </w:p>
          <w:p w14:paraId="5B339E67" w14:textId="0DBA2477" w:rsidR="00655462" w:rsidRPr="00974179" w:rsidRDefault="00655462" w:rsidP="0011170B">
            <w:pPr>
              <w:rPr>
                <w:sz w:val="18"/>
                <w:szCs w:val="18"/>
              </w:rPr>
            </w:pPr>
            <w:r w:rsidRPr="00974179">
              <w:rPr>
                <w:sz w:val="18"/>
                <w:szCs w:val="18"/>
              </w:rPr>
              <w:t xml:space="preserve">f ≤ 3 GHz </w:t>
            </w:r>
          </w:p>
        </w:tc>
        <w:tc>
          <w:tcPr>
            <w:tcW w:w="1843" w:type="dxa"/>
          </w:tcPr>
          <w:p w14:paraId="608FDD47" w14:textId="77777777" w:rsidR="00974179" w:rsidRDefault="00655462" w:rsidP="00192542">
            <w:pPr>
              <w:spacing w:after="0"/>
              <w:rPr>
                <w:sz w:val="18"/>
                <w:szCs w:val="18"/>
              </w:rPr>
            </w:pPr>
            <w:r w:rsidRPr="00974179">
              <w:rPr>
                <w:sz w:val="18"/>
                <w:szCs w:val="18"/>
              </w:rPr>
              <w:t xml:space="preserve">Uncertainty value </w:t>
            </w:r>
          </w:p>
          <w:p w14:paraId="25C24983" w14:textId="756C8DFB" w:rsidR="00655462" w:rsidRPr="00974179" w:rsidRDefault="00655462" w:rsidP="00192542">
            <w:pPr>
              <w:spacing w:after="0"/>
              <w:rPr>
                <w:sz w:val="18"/>
                <w:szCs w:val="18"/>
              </w:rPr>
            </w:pPr>
            <w:r w:rsidRPr="00974179">
              <w:rPr>
                <w:sz w:val="18"/>
                <w:szCs w:val="18"/>
              </w:rPr>
              <w:t>[dB]</w:t>
            </w:r>
          </w:p>
          <w:p w14:paraId="3703D6D4" w14:textId="722956EB" w:rsidR="00655462" w:rsidRPr="00974179" w:rsidRDefault="00655462" w:rsidP="00192542">
            <w:pPr>
              <w:spacing w:after="0"/>
              <w:rPr>
                <w:sz w:val="18"/>
                <w:szCs w:val="18"/>
              </w:rPr>
            </w:pPr>
            <w:r w:rsidRPr="00974179">
              <w:rPr>
                <w:sz w:val="18"/>
                <w:szCs w:val="18"/>
              </w:rPr>
              <w:t>3 GHz &lt; f ≤ 4.2 GHz</w:t>
            </w:r>
          </w:p>
        </w:tc>
        <w:tc>
          <w:tcPr>
            <w:tcW w:w="1839" w:type="dxa"/>
          </w:tcPr>
          <w:p w14:paraId="1FA28768" w14:textId="77777777" w:rsidR="00655462" w:rsidRPr="00974179" w:rsidRDefault="00655462" w:rsidP="00655462">
            <w:pPr>
              <w:spacing w:after="0"/>
              <w:rPr>
                <w:sz w:val="18"/>
                <w:szCs w:val="18"/>
              </w:rPr>
            </w:pPr>
            <w:r w:rsidRPr="00974179">
              <w:rPr>
                <w:sz w:val="18"/>
                <w:szCs w:val="18"/>
              </w:rPr>
              <w:t xml:space="preserve">Uncertainty value [dB] </w:t>
            </w:r>
          </w:p>
          <w:p w14:paraId="6650C476" w14:textId="7EB06F5F" w:rsidR="00655462" w:rsidRPr="00974179" w:rsidRDefault="00F02784" w:rsidP="0011170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 GHz &lt; f ≤ 6</w:t>
            </w:r>
            <w:r w:rsidR="00655462" w:rsidRPr="00974179">
              <w:rPr>
                <w:sz w:val="18"/>
                <w:szCs w:val="18"/>
              </w:rPr>
              <w:t xml:space="preserve"> GHz</w:t>
            </w:r>
          </w:p>
        </w:tc>
      </w:tr>
      <w:tr w:rsidR="00655462" w14:paraId="40AAA3A1" w14:textId="77777777" w:rsidTr="00974179">
        <w:tc>
          <w:tcPr>
            <w:tcW w:w="4106" w:type="dxa"/>
          </w:tcPr>
          <w:p w14:paraId="30A6F0C1" w14:textId="183A295C" w:rsidR="00655462" w:rsidRDefault="00D22C51" w:rsidP="00F766A8">
            <w:pPr>
              <w:jc w:val="center"/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</w:rPr>
                    <m:t>per-point</m:t>
                  </m:r>
                </m:sub>
                <m:sup/>
              </m:sSubSup>
            </m:oMath>
            <w:r w:rsidR="00655462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</m:oMath>
          </w:p>
        </w:tc>
        <w:tc>
          <w:tcPr>
            <w:tcW w:w="1843" w:type="dxa"/>
          </w:tcPr>
          <w:p w14:paraId="0F6EE146" w14:textId="650AC597" w:rsidR="00655462" w:rsidRDefault="00655462" w:rsidP="0011170B">
            <w:r>
              <w:t>0.59</w:t>
            </w:r>
          </w:p>
        </w:tc>
        <w:tc>
          <w:tcPr>
            <w:tcW w:w="1843" w:type="dxa"/>
          </w:tcPr>
          <w:p w14:paraId="551C48E1" w14:textId="77777777" w:rsidR="00655462" w:rsidRDefault="00655462" w:rsidP="0011170B">
            <w:r>
              <w:t>0.67</w:t>
            </w:r>
          </w:p>
        </w:tc>
        <w:tc>
          <w:tcPr>
            <w:tcW w:w="1839" w:type="dxa"/>
          </w:tcPr>
          <w:p w14:paraId="2BC50702" w14:textId="439FFD83" w:rsidR="00655462" w:rsidRDefault="00C86EFE" w:rsidP="0011170B">
            <w:r>
              <w:t>[</w:t>
            </w:r>
            <w:r w:rsidR="0059774E">
              <w:t>0.67</w:t>
            </w:r>
            <w:r>
              <w:t>]</w:t>
            </w:r>
          </w:p>
        </w:tc>
      </w:tr>
      <w:tr w:rsidR="00655462" w14:paraId="5AE70250" w14:textId="77777777" w:rsidTr="00974179">
        <w:tc>
          <w:tcPr>
            <w:tcW w:w="4106" w:type="dxa"/>
          </w:tcPr>
          <w:p w14:paraId="6D543166" w14:textId="2772F15F" w:rsidR="00655462" w:rsidRDefault="00D22C51" w:rsidP="0011170B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TRP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syserr</m:t>
                    </m:r>
                  </m:sub>
                </m:sSub>
              </m:oMath>
            </m:oMathPara>
          </w:p>
        </w:tc>
        <w:tc>
          <w:tcPr>
            <w:tcW w:w="1843" w:type="dxa"/>
          </w:tcPr>
          <w:p w14:paraId="51F8150F" w14:textId="35436897" w:rsidR="00655462" w:rsidRDefault="00655462" w:rsidP="0011170B">
            <w:r>
              <w:t>0.75</w:t>
            </w:r>
          </w:p>
        </w:tc>
        <w:tc>
          <w:tcPr>
            <w:tcW w:w="1843" w:type="dxa"/>
          </w:tcPr>
          <w:p w14:paraId="047D1919" w14:textId="77777777" w:rsidR="00655462" w:rsidRDefault="00655462" w:rsidP="0011170B">
            <w:r>
              <w:t>0.75</w:t>
            </w:r>
          </w:p>
        </w:tc>
        <w:tc>
          <w:tcPr>
            <w:tcW w:w="1839" w:type="dxa"/>
          </w:tcPr>
          <w:p w14:paraId="354CB5CB" w14:textId="5FFCE359" w:rsidR="00655462" w:rsidRDefault="00974179" w:rsidP="0011170B">
            <w:r>
              <w:t>0.75</w:t>
            </w:r>
          </w:p>
        </w:tc>
      </w:tr>
      <w:tr w:rsidR="00655462" w14:paraId="7E87151F" w14:textId="77777777" w:rsidTr="00974179">
        <w:tc>
          <w:tcPr>
            <w:tcW w:w="4106" w:type="dxa"/>
          </w:tcPr>
          <w:p w14:paraId="6B50A189" w14:textId="698B3CCB" w:rsidR="00655462" w:rsidRDefault="00655462" w:rsidP="0011170B">
            <w:r>
              <w:t xml:space="preserve">Total uncertainty,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</w:rPr>
                    <m:t>total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TRP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syserr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e>
              </m:rad>
            </m:oMath>
            <w:r>
              <w:t xml:space="preserve"> [dB]</w:t>
            </w:r>
          </w:p>
        </w:tc>
        <w:tc>
          <w:tcPr>
            <w:tcW w:w="1843" w:type="dxa"/>
          </w:tcPr>
          <w:p w14:paraId="0F51E2E2" w14:textId="0385A8BC" w:rsidR="00655462" w:rsidRDefault="00655462" w:rsidP="0011170B">
            <w:r>
              <w:t>0.96</w:t>
            </w:r>
          </w:p>
        </w:tc>
        <w:tc>
          <w:tcPr>
            <w:tcW w:w="1843" w:type="dxa"/>
          </w:tcPr>
          <w:p w14:paraId="5D7725BF" w14:textId="77777777" w:rsidR="00655462" w:rsidRDefault="00655462" w:rsidP="0011170B">
            <w:r>
              <w:t>1.00</w:t>
            </w:r>
          </w:p>
        </w:tc>
        <w:tc>
          <w:tcPr>
            <w:tcW w:w="1839" w:type="dxa"/>
          </w:tcPr>
          <w:p w14:paraId="5379B0F9" w14:textId="404250C4" w:rsidR="00655462" w:rsidRDefault="00C86EFE" w:rsidP="0011170B">
            <w:r>
              <w:t>[</w:t>
            </w:r>
            <w:r w:rsidR="0059774E">
              <w:t>1.00</w:t>
            </w:r>
            <w:r>
              <w:t>]</w:t>
            </w:r>
          </w:p>
        </w:tc>
      </w:tr>
      <w:tr w:rsidR="00655462" w14:paraId="7CA1B82C" w14:textId="77777777" w:rsidTr="00974179">
        <w:tc>
          <w:tcPr>
            <w:tcW w:w="4106" w:type="dxa"/>
          </w:tcPr>
          <w:p w14:paraId="75330FE5" w14:textId="6F17D671" w:rsidR="00655462" w:rsidRDefault="00655462" w:rsidP="004E7854">
            <w:pPr>
              <w:spacing w:after="0"/>
            </w:pPr>
            <w:r>
              <w:t>95% confidence interval, total uncertainty</w:t>
            </w:r>
          </w:p>
          <w:p w14:paraId="1F425035" w14:textId="21B37601" w:rsidR="00655462" w:rsidRDefault="00D22C51" w:rsidP="0011170B"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</w:rPr>
                    <m:t>total</m:t>
                  </m:r>
                </m:sub>
              </m:sSub>
              <m:r>
                <w:rPr>
                  <w:rFonts w:ascii="Cambria Math" w:hAnsi="Cambria Math"/>
                </w:rPr>
                <m:t>=1.96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MU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per-point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TRP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syserr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e>
              </m:rad>
            </m:oMath>
            <w:r w:rsidR="00655462">
              <w:t xml:space="preserve"> [dB]</w:t>
            </w:r>
          </w:p>
        </w:tc>
        <w:tc>
          <w:tcPr>
            <w:tcW w:w="1843" w:type="dxa"/>
          </w:tcPr>
          <w:p w14:paraId="4E0BC42A" w14:textId="1CA289EF" w:rsidR="00655462" w:rsidRDefault="00655462" w:rsidP="0011170B">
            <w:r w:rsidRPr="00316970">
              <w:t>1.88</w:t>
            </w:r>
          </w:p>
        </w:tc>
        <w:tc>
          <w:tcPr>
            <w:tcW w:w="1843" w:type="dxa"/>
          </w:tcPr>
          <w:p w14:paraId="7597E144" w14:textId="77777777" w:rsidR="00655462" w:rsidRDefault="00655462" w:rsidP="0011170B">
            <w:r w:rsidRPr="00316970">
              <w:t>1.96</w:t>
            </w:r>
          </w:p>
        </w:tc>
        <w:tc>
          <w:tcPr>
            <w:tcW w:w="1839" w:type="dxa"/>
          </w:tcPr>
          <w:p w14:paraId="347160F7" w14:textId="547259E5" w:rsidR="00655462" w:rsidRDefault="00C86EFE" w:rsidP="0011170B">
            <w:r>
              <w:t>[</w:t>
            </w:r>
            <w:r w:rsidR="0059774E">
              <w:t>1.96</w:t>
            </w:r>
            <w:r>
              <w:t>]</w:t>
            </w:r>
          </w:p>
        </w:tc>
      </w:tr>
    </w:tbl>
    <w:p w14:paraId="034E75F7" w14:textId="77777777" w:rsidR="00165EBA" w:rsidRPr="0011170B" w:rsidRDefault="00165EBA" w:rsidP="0011170B"/>
    <w:p w14:paraId="38123BBA" w14:textId="13B599CD" w:rsidR="00741F98" w:rsidRDefault="00BD4267" w:rsidP="00F70133">
      <w:pPr>
        <w:spacing w:after="120"/>
      </w:pPr>
      <w:r>
        <w:tab/>
      </w:r>
      <w:r>
        <w:tab/>
      </w:r>
      <w:r w:rsidR="008C567C">
        <w:tab/>
      </w:r>
      <w:r w:rsidR="008C567C">
        <w:tab/>
      </w:r>
      <w:r w:rsidR="008C567C">
        <w:tab/>
      </w:r>
      <w:r w:rsidR="008C567C">
        <w:tab/>
      </w:r>
      <w:r w:rsidR="008C567C">
        <w:tab/>
      </w:r>
      <w:r w:rsidR="008C567C">
        <w:tab/>
      </w:r>
      <w:r w:rsidR="00451BA2">
        <w:tab/>
      </w:r>
      <w:r w:rsidR="00451BA2">
        <w:tab/>
      </w: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47C6A5AF" w14:textId="278EDD4E" w:rsidR="00454431" w:rsidRDefault="00966232" w:rsidP="00A315CD">
      <w:pPr>
        <w:spacing w:after="0"/>
        <w:rPr>
          <w:bCs/>
        </w:rPr>
      </w:pPr>
      <w:r>
        <w:t xml:space="preserve">The document has discussed </w:t>
      </w:r>
      <w:r w:rsidR="00454431">
        <w:rPr>
          <w:bCs/>
        </w:rPr>
        <w:t>measurement uncertainty contribu</w:t>
      </w:r>
      <w:r w:rsidR="00D77006">
        <w:rPr>
          <w:bCs/>
        </w:rPr>
        <w:t>tions for OTA FR1</w:t>
      </w:r>
      <w:r w:rsidR="00454431">
        <w:rPr>
          <w:bCs/>
        </w:rPr>
        <w:t xml:space="preserve"> BS maximum output power test requirement in CATR chambers. </w:t>
      </w:r>
      <w:r w:rsidR="005C21D0">
        <w:rPr>
          <w:bCs/>
        </w:rPr>
        <w:t>The total measurement uncertainty values are as follows:</w:t>
      </w:r>
    </w:p>
    <w:p w14:paraId="74BEDB1F" w14:textId="58E937E9" w:rsidR="005C21D0" w:rsidRDefault="005C21D0" w:rsidP="00A315CD">
      <w:pPr>
        <w:spacing w:after="0"/>
        <w:rPr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6"/>
        <w:gridCol w:w="1843"/>
        <w:gridCol w:w="1843"/>
        <w:gridCol w:w="1839"/>
      </w:tblGrid>
      <w:tr w:rsidR="00974179" w14:paraId="732BCE86" w14:textId="77777777" w:rsidTr="00FE497D">
        <w:tc>
          <w:tcPr>
            <w:tcW w:w="4106" w:type="dxa"/>
          </w:tcPr>
          <w:p w14:paraId="4B5E9C57" w14:textId="77777777" w:rsidR="00974179" w:rsidRDefault="00974179" w:rsidP="00FE497D"/>
        </w:tc>
        <w:tc>
          <w:tcPr>
            <w:tcW w:w="1843" w:type="dxa"/>
          </w:tcPr>
          <w:p w14:paraId="07A08CC0" w14:textId="77777777" w:rsidR="00974179" w:rsidRPr="00974179" w:rsidRDefault="00974179" w:rsidP="00FE497D">
            <w:pPr>
              <w:spacing w:after="0"/>
              <w:rPr>
                <w:sz w:val="18"/>
                <w:szCs w:val="18"/>
              </w:rPr>
            </w:pPr>
            <w:r w:rsidRPr="00974179">
              <w:rPr>
                <w:sz w:val="18"/>
                <w:szCs w:val="18"/>
              </w:rPr>
              <w:t>Uncertainty value [dB]</w:t>
            </w:r>
          </w:p>
          <w:p w14:paraId="35445EBE" w14:textId="77777777" w:rsidR="00974179" w:rsidRPr="00974179" w:rsidRDefault="00974179" w:rsidP="00FE497D">
            <w:pPr>
              <w:rPr>
                <w:sz w:val="18"/>
                <w:szCs w:val="18"/>
              </w:rPr>
            </w:pPr>
            <w:r w:rsidRPr="00974179">
              <w:rPr>
                <w:sz w:val="18"/>
                <w:szCs w:val="18"/>
              </w:rPr>
              <w:t xml:space="preserve">f ≤ 3 GHz </w:t>
            </w:r>
          </w:p>
        </w:tc>
        <w:tc>
          <w:tcPr>
            <w:tcW w:w="1843" w:type="dxa"/>
          </w:tcPr>
          <w:p w14:paraId="1AF37352" w14:textId="77777777" w:rsidR="00974179" w:rsidRDefault="00974179" w:rsidP="00FE497D">
            <w:pPr>
              <w:spacing w:after="0"/>
              <w:rPr>
                <w:sz w:val="18"/>
                <w:szCs w:val="18"/>
              </w:rPr>
            </w:pPr>
            <w:r w:rsidRPr="00974179">
              <w:rPr>
                <w:sz w:val="18"/>
                <w:szCs w:val="18"/>
              </w:rPr>
              <w:t xml:space="preserve">Uncertainty value </w:t>
            </w:r>
          </w:p>
          <w:p w14:paraId="089BD188" w14:textId="77777777" w:rsidR="00974179" w:rsidRPr="00974179" w:rsidRDefault="00974179" w:rsidP="00FE497D">
            <w:pPr>
              <w:spacing w:after="0"/>
              <w:rPr>
                <w:sz w:val="18"/>
                <w:szCs w:val="18"/>
              </w:rPr>
            </w:pPr>
            <w:r w:rsidRPr="00974179">
              <w:rPr>
                <w:sz w:val="18"/>
                <w:szCs w:val="18"/>
              </w:rPr>
              <w:t>[dB]</w:t>
            </w:r>
          </w:p>
          <w:p w14:paraId="5CC1FF7C" w14:textId="77777777" w:rsidR="00974179" w:rsidRPr="00974179" w:rsidRDefault="00974179" w:rsidP="00FE497D">
            <w:pPr>
              <w:spacing w:after="0"/>
              <w:rPr>
                <w:sz w:val="18"/>
                <w:szCs w:val="18"/>
              </w:rPr>
            </w:pPr>
            <w:r w:rsidRPr="00974179">
              <w:rPr>
                <w:sz w:val="18"/>
                <w:szCs w:val="18"/>
              </w:rPr>
              <w:t>3 GHz &lt; f ≤ 4.2 GHz</w:t>
            </w:r>
          </w:p>
        </w:tc>
        <w:tc>
          <w:tcPr>
            <w:tcW w:w="1839" w:type="dxa"/>
          </w:tcPr>
          <w:p w14:paraId="197310EA" w14:textId="77777777" w:rsidR="00974179" w:rsidRPr="00974179" w:rsidRDefault="00974179" w:rsidP="00FE497D">
            <w:pPr>
              <w:spacing w:after="0"/>
              <w:rPr>
                <w:sz w:val="18"/>
                <w:szCs w:val="18"/>
              </w:rPr>
            </w:pPr>
            <w:r w:rsidRPr="00974179">
              <w:rPr>
                <w:sz w:val="18"/>
                <w:szCs w:val="18"/>
              </w:rPr>
              <w:t xml:space="preserve">Uncertainty value [dB] </w:t>
            </w:r>
          </w:p>
          <w:p w14:paraId="6E5CA4D1" w14:textId="77777777" w:rsidR="00974179" w:rsidRPr="00974179" w:rsidRDefault="00974179" w:rsidP="00FE497D">
            <w:pPr>
              <w:rPr>
                <w:sz w:val="18"/>
                <w:szCs w:val="18"/>
              </w:rPr>
            </w:pPr>
            <w:r w:rsidRPr="00974179">
              <w:rPr>
                <w:sz w:val="18"/>
                <w:szCs w:val="18"/>
              </w:rPr>
              <w:t>3 GHz &lt; f ≤ 4.2 GHz</w:t>
            </w:r>
          </w:p>
        </w:tc>
      </w:tr>
      <w:tr w:rsidR="00974179" w14:paraId="612CA41E" w14:textId="77777777" w:rsidTr="00FE497D">
        <w:tc>
          <w:tcPr>
            <w:tcW w:w="4106" w:type="dxa"/>
          </w:tcPr>
          <w:p w14:paraId="729EDA65" w14:textId="77777777" w:rsidR="00974179" w:rsidRDefault="00D22C51" w:rsidP="00FE497D">
            <w:pPr>
              <w:jc w:val="center"/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</w:rPr>
                    <m:t>per-point</m:t>
                  </m:r>
                </m:sub>
                <m:sup/>
              </m:sSubSup>
            </m:oMath>
            <w:r w:rsidR="00974179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</m:oMath>
          </w:p>
        </w:tc>
        <w:tc>
          <w:tcPr>
            <w:tcW w:w="1843" w:type="dxa"/>
          </w:tcPr>
          <w:p w14:paraId="532D4E4D" w14:textId="77777777" w:rsidR="00974179" w:rsidRDefault="00974179" w:rsidP="00FE497D">
            <w:r>
              <w:t>0.59</w:t>
            </w:r>
          </w:p>
        </w:tc>
        <w:tc>
          <w:tcPr>
            <w:tcW w:w="1843" w:type="dxa"/>
          </w:tcPr>
          <w:p w14:paraId="0C21B253" w14:textId="77777777" w:rsidR="00974179" w:rsidRDefault="00974179" w:rsidP="00FE497D">
            <w:r>
              <w:t>0.67</w:t>
            </w:r>
          </w:p>
        </w:tc>
        <w:tc>
          <w:tcPr>
            <w:tcW w:w="1839" w:type="dxa"/>
          </w:tcPr>
          <w:p w14:paraId="03C2BF2C" w14:textId="4DDEE7B0" w:rsidR="00974179" w:rsidRDefault="00C86EFE" w:rsidP="00FE497D">
            <w:r>
              <w:t>[0.67]</w:t>
            </w:r>
          </w:p>
        </w:tc>
      </w:tr>
      <w:tr w:rsidR="00974179" w14:paraId="26EC0F29" w14:textId="77777777" w:rsidTr="00FE497D">
        <w:tc>
          <w:tcPr>
            <w:tcW w:w="4106" w:type="dxa"/>
          </w:tcPr>
          <w:p w14:paraId="08A10864" w14:textId="77777777" w:rsidR="00974179" w:rsidRDefault="00D22C51" w:rsidP="00FE497D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TRP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syserr</m:t>
                    </m:r>
                  </m:sub>
                </m:sSub>
              </m:oMath>
            </m:oMathPara>
          </w:p>
        </w:tc>
        <w:tc>
          <w:tcPr>
            <w:tcW w:w="1843" w:type="dxa"/>
          </w:tcPr>
          <w:p w14:paraId="24CB909D" w14:textId="77777777" w:rsidR="00974179" w:rsidRDefault="00974179" w:rsidP="00FE497D">
            <w:r>
              <w:t>0.75</w:t>
            </w:r>
          </w:p>
        </w:tc>
        <w:tc>
          <w:tcPr>
            <w:tcW w:w="1843" w:type="dxa"/>
          </w:tcPr>
          <w:p w14:paraId="307797ED" w14:textId="77777777" w:rsidR="00974179" w:rsidRDefault="00974179" w:rsidP="00FE497D">
            <w:r>
              <w:t>0.75</w:t>
            </w:r>
          </w:p>
        </w:tc>
        <w:tc>
          <w:tcPr>
            <w:tcW w:w="1839" w:type="dxa"/>
          </w:tcPr>
          <w:p w14:paraId="770C1E1C" w14:textId="77777777" w:rsidR="00974179" w:rsidRDefault="00974179" w:rsidP="00FE497D">
            <w:r>
              <w:t>0.75</w:t>
            </w:r>
          </w:p>
        </w:tc>
      </w:tr>
      <w:tr w:rsidR="00974179" w14:paraId="6FF2E063" w14:textId="77777777" w:rsidTr="00FE497D">
        <w:tc>
          <w:tcPr>
            <w:tcW w:w="4106" w:type="dxa"/>
          </w:tcPr>
          <w:p w14:paraId="490E5C74" w14:textId="77777777" w:rsidR="00974179" w:rsidRDefault="00974179" w:rsidP="00FE497D">
            <w:r>
              <w:t xml:space="preserve">Total uncertainty,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</w:rPr>
                    <m:t>total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TRP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syserr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e>
              </m:rad>
            </m:oMath>
            <w:r>
              <w:t xml:space="preserve"> [dB]</w:t>
            </w:r>
          </w:p>
        </w:tc>
        <w:tc>
          <w:tcPr>
            <w:tcW w:w="1843" w:type="dxa"/>
          </w:tcPr>
          <w:p w14:paraId="46FDAFB2" w14:textId="77777777" w:rsidR="00974179" w:rsidRDefault="00974179" w:rsidP="00FE497D">
            <w:r>
              <w:t>0.96</w:t>
            </w:r>
          </w:p>
        </w:tc>
        <w:tc>
          <w:tcPr>
            <w:tcW w:w="1843" w:type="dxa"/>
          </w:tcPr>
          <w:p w14:paraId="0D4A2C8A" w14:textId="77777777" w:rsidR="00974179" w:rsidRDefault="00974179" w:rsidP="00FE497D">
            <w:r>
              <w:t>1.00</w:t>
            </w:r>
          </w:p>
        </w:tc>
        <w:tc>
          <w:tcPr>
            <w:tcW w:w="1839" w:type="dxa"/>
          </w:tcPr>
          <w:p w14:paraId="719B5AAF" w14:textId="60DD9FBB" w:rsidR="00974179" w:rsidRDefault="00C86EFE" w:rsidP="00FE497D">
            <w:r>
              <w:t>[1.00]</w:t>
            </w:r>
          </w:p>
        </w:tc>
      </w:tr>
      <w:tr w:rsidR="00974179" w14:paraId="4738A159" w14:textId="77777777" w:rsidTr="00FE497D">
        <w:tc>
          <w:tcPr>
            <w:tcW w:w="4106" w:type="dxa"/>
          </w:tcPr>
          <w:p w14:paraId="539716B2" w14:textId="77777777" w:rsidR="00974179" w:rsidRDefault="00974179" w:rsidP="00FE497D">
            <w:pPr>
              <w:spacing w:after="0"/>
            </w:pPr>
            <w:r>
              <w:t>95% confidence interval, total uncertainty</w:t>
            </w:r>
          </w:p>
          <w:p w14:paraId="664E97AF" w14:textId="77777777" w:rsidR="00974179" w:rsidRDefault="00D22C51" w:rsidP="00FE497D"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MU</m:t>
                  </m:r>
                </m:e>
                <m:sub>
                  <m:r>
                    <w:rPr>
                      <w:rFonts w:ascii="Cambria Math" w:hAnsi="Cambria Math"/>
                    </w:rPr>
                    <m:t>total</m:t>
                  </m:r>
                </m:sub>
              </m:sSub>
              <m:r>
                <w:rPr>
                  <w:rFonts w:ascii="Cambria Math" w:hAnsi="Cambria Math"/>
                </w:rPr>
                <m:t>=1.96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MU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per-point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TRP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syserr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e>
              </m:rad>
            </m:oMath>
            <w:r w:rsidR="00974179">
              <w:t xml:space="preserve"> [dB]</w:t>
            </w:r>
          </w:p>
        </w:tc>
        <w:tc>
          <w:tcPr>
            <w:tcW w:w="1843" w:type="dxa"/>
          </w:tcPr>
          <w:p w14:paraId="701DF96D" w14:textId="77777777" w:rsidR="00974179" w:rsidRDefault="00974179" w:rsidP="00FE497D">
            <w:r w:rsidRPr="00316970">
              <w:lastRenderedPageBreak/>
              <w:t>1.88</w:t>
            </w:r>
          </w:p>
        </w:tc>
        <w:tc>
          <w:tcPr>
            <w:tcW w:w="1843" w:type="dxa"/>
          </w:tcPr>
          <w:p w14:paraId="48F6B72B" w14:textId="77777777" w:rsidR="00974179" w:rsidRDefault="00974179" w:rsidP="00FE497D">
            <w:r w:rsidRPr="00316970">
              <w:t>1.96</w:t>
            </w:r>
          </w:p>
        </w:tc>
        <w:tc>
          <w:tcPr>
            <w:tcW w:w="1839" w:type="dxa"/>
          </w:tcPr>
          <w:p w14:paraId="3BDDCE1A" w14:textId="48F322B6" w:rsidR="00974179" w:rsidRDefault="00C86EFE" w:rsidP="00FE497D">
            <w:r>
              <w:t>[1.96]</w:t>
            </w:r>
          </w:p>
        </w:tc>
      </w:tr>
    </w:tbl>
    <w:p w14:paraId="0612C508" w14:textId="77777777" w:rsidR="005C21D0" w:rsidRDefault="005C21D0" w:rsidP="00A315CD">
      <w:pPr>
        <w:spacing w:after="0"/>
        <w:rPr>
          <w:bCs/>
        </w:rPr>
      </w:pPr>
    </w:p>
    <w:p w14:paraId="3B89EDB6" w14:textId="1F7C5BF8" w:rsidR="00E54AC5" w:rsidRDefault="00E54AC5" w:rsidP="00A315CD">
      <w:pPr>
        <w:spacing w:after="0"/>
      </w:pPr>
    </w:p>
    <w:p w14:paraId="61C16FC4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49073A3B" w14:textId="40A1AB76" w:rsidR="002D373B" w:rsidRDefault="00C74EBA" w:rsidP="00ED798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R4-181</w:t>
      </w:r>
      <w:r w:rsidR="00386861" w:rsidRPr="00386861">
        <w:rPr>
          <w:sz w:val="18"/>
          <w:lang w:eastAsia="zh-CN"/>
        </w:rPr>
        <w:t>1136</w:t>
      </w:r>
      <w:bookmarkStart w:id="15" w:name="_GoBack"/>
      <w:bookmarkEnd w:id="15"/>
      <w:r>
        <w:rPr>
          <w:sz w:val="18"/>
          <w:lang w:eastAsia="zh-CN"/>
        </w:rPr>
        <w:t>, On measurement uncertainty for OTA AAS BS maximum output power</w:t>
      </w:r>
      <w:r w:rsidR="002D373B">
        <w:rPr>
          <w:sz w:val="18"/>
          <w:lang w:eastAsia="zh-CN"/>
        </w:rPr>
        <w:t>, Nokia,</w:t>
      </w:r>
      <w:r>
        <w:rPr>
          <w:sz w:val="18"/>
          <w:lang w:eastAsia="zh-CN"/>
        </w:rPr>
        <w:t xml:space="preserve"> Nokia Shanghai Bell</w:t>
      </w:r>
    </w:p>
    <w:p w14:paraId="5331C91F" w14:textId="1DE082D0" w:rsidR="00844880" w:rsidRPr="00ED7989" w:rsidRDefault="007E60F9" w:rsidP="00ED798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TR 37.843</w:t>
      </w:r>
      <w:r w:rsidR="006E2143" w:rsidRPr="006E2143">
        <w:rPr>
          <w:sz w:val="18"/>
          <w:lang w:eastAsia="zh-CN"/>
        </w:rPr>
        <w:t xml:space="preserve"> </w:t>
      </w:r>
      <w:r w:rsidR="006E2143">
        <w:rPr>
          <w:sz w:val="18"/>
          <w:lang w:eastAsia="zh-CN"/>
        </w:rPr>
        <w:t>v15.0.0, RF requirement background for AAS BS radiated requirements (Release 15)</w:t>
      </w:r>
      <w:r>
        <w:rPr>
          <w:sz w:val="18"/>
          <w:lang w:eastAsia="zh-CN"/>
        </w:rPr>
        <w:t xml:space="preserve"> </w:t>
      </w:r>
    </w:p>
    <w:p w14:paraId="0B5C1A92" w14:textId="25664D2F" w:rsidR="0056571D" w:rsidRDefault="0056571D" w:rsidP="00F55391">
      <w:pPr>
        <w:overflowPunct w:val="0"/>
        <w:autoSpaceDE w:val="0"/>
        <w:autoSpaceDN w:val="0"/>
        <w:adjustRightInd w:val="0"/>
        <w:ind w:left="357"/>
        <w:textAlignment w:val="baseline"/>
        <w:rPr>
          <w:sz w:val="18"/>
          <w:lang w:eastAsia="zh-CN"/>
        </w:rPr>
      </w:pPr>
    </w:p>
    <w:sectPr w:rsidR="0056571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CDFA35" w14:textId="77777777" w:rsidR="00D22C51" w:rsidRDefault="00D22C51">
      <w:r>
        <w:separator/>
      </w:r>
    </w:p>
  </w:endnote>
  <w:endnote w:type="continuationSeparator" w:id="0">
    <w:p w14:paraId="3B8FD8F4" w14:textId="77777777" w:rsidR="00D22C51" w:rsidRDefault="00D22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5BE166" w14:textId="77777777" w:rsidR="00D22C51" w:rsidRDefault="00D22C51">
      <w:r>
        <w:separator/>
      </w:r>
    </w:p>
  </w:footnote>
  <w:footnote w:type="continuationSeparator" w:id="0">
    <w:p w14:paraId="24DEECE8" w14:textId="77777777" w:rsidR="00D22C51" w:rsidRDefault="00D22C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B90559"/>
    <w:multiLevelType w:val="hybridMultilevel"/>
    <w:tmpl w:val="94B429B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86E2032"/>
    <w:multiLevelType w:val="multilevel"/>
    <w:tmpl w:val="ABE27F2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E02261A"/>
    <w:multiLevelType w:val="hybridMultilevel"/>
    <w:tmpl w:val="40E2791C"/>
    <w:lvl w:ilvl="0" w:tplc="353CAC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C478B7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56169F"/>
    <w:multiLevelType w:val="hybridMultilevel"/>
    <w:tmpl w:val="1B028DB8"/>
    <w:lvl w:ilvl="0" w:tplc="5F1C20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5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A1CEB"/>
    <w:multiLevelType w:val="hybridMultilevel"/>
    <w:tmpl w:val="64F8E4AA"/>
    <w:lvl w:ilvl="0" w:tplc="886AD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010ADE"/>
    <w:multiLevelType w:val="hybridMultilevel"/>
    <w:tmpl w:val="B984AE6C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6855540"/>
    <w:multiLevelType w:val="hybridMultilevel"/>
    <w:tmpl w:val="6CA42B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387C1C"/>
    <w:multiLevelType w:val="hybridMultilevel"/>
    <w:tmpl w:val="468CFACA"/>
    <w:lvl w:ilvl="0" w:tplc="AF20D36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6F5C62"/>
    <w:multiLevelType w:val="hybridMultilevel"/>
    <w:tmpl w:val="2AB833C2"/>
    <w:lvl w:ilvl="0" w:tplc="240C28B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2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54E7F25"/>
    <w:multiLevelType w:val="hybridMultilevel"/>
    <w:tmpl w:val="F4FE5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F257AFE"/>
    <w:multiLevelType w:val="hybridMultilevel"/>
    <w:tmpl w:val="37C25D78"/>
    <w:lvl w:ilvl="0" w:tplc="48B6BA0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59438A"/>
    <w:multiLevelType w:val="hybridMultilevel"/>
    <w:tmpl w:val="72E4F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72074F"/>
    <w:multiLevelType w:val="hybridMultilevel"/>
    <w:tmpl w:val="1886235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53C02CC2"/>
    <w:multiLevelType w:val="hybridMultilevel"/>
    <w:tmpl w:val="AB127072"/>
    <w:lvl w:ilvl="0" w:tplc="08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2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4" w15:restartNumberingAfterBreak="0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5" w15:restartNumberingAfterBreak="0">
    <w:nsid w:val="64F60F45"/>
    <w:multiLevelType w:val="hybridMultilevel"/>
    <w:tmpl w:val="DFF2F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CF480A"/>
    <w:multiLevelType w:val="hybridMultilevel"/>
    <w:tmpl w:val="DE4E05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084BBA"/>
    <w:multiLevelType w:val="hybridMultilevel"/>
    <w:tmpl w:val="4C6AF1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1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DF3989"/>
    <w:multiLevelType w:val="hybridMultilevel"/>
    <w:tmpl w:val="E72AF7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7"/>
  </w:num>
  <w:num w:numId="5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2"/>
  </w:num>
  <w:num w:numId="7">
    <w:abstractNumId w:val="6"/>
  </w:num>
  <w:num w:numId="8">
    <w:abstractNumId w:val="32"/>
  </w:num>
  <w:num w:numId="9">
    <w:abstractNumId w:val="10"/>
  </w:num>
  <w:num w:numId="10">
    <w:abstractNumId w:val="22"/>
  </w:num>
  <w:num w:numId="11">
    <w:abstractNumId w:val="9"/>
  </w:num>
  <w:num w:numId="12">
    <w:abstractNumId w:val="40"/>
  </w:num>
  <w:num w:numId="13">
    <w:abstractNumId w:val="32"/>
  </w:num>
  <w:num w:numId="14">
    <w:abstractNumId w:val="41"/>
  </w:num>
  <w:num w:numId="15">
    <w:abstractNumId w:val="25"/>
  </w:num>
  <w:num w:numId="16">
    <w:abstractNumId w:val="27"/>
  </w:num>
  <w:num w:numId="17">
    <w:abstractNumId w:val="26"/>
  </w:num>
  <w:num w:numId="18">
    <w:abstractNumId w:val="11"/>
  </w:num>
  <w:num w:numId="19">
    <w:abstractNumId w:val="21"/>
  </w:num>
  <w:num w:numId="20">
    <w:abstractNumId w:val="33"/>
  </w:num>
  <w:num w:numId="21">
    <w:abstractNumId w:val="15"/>
  </w:num>
  <w:num w:numId="22">
    <w:abstractNumId w:val="14"/>
  </w:num>
  <w:num w:numId="23">
    <w:abstractNumId w:val="37"/>
  </w:num>
  <w:num w:numId="24">
    <w:abstractNumId w:val="39"/>
  </w:num>
  <w:num w:numId="25">
    <w:abstractNumId w:val="3"/>
  </w:num>
  <w:num w:numId="26">
    <w:abstractNumId w:val="13"/>
  </w:num>
  <w:num w:numId="27">
    <w:abstractNumId w:val="4"/>
  </w:num>
  <w:num w:numId="28">
    <w:abstractNumId w:val="34"/>
  </w:num>
  <w:num w:numId="29">
    <w:abstractNumId w:val="16"/>
  </w:num>
  <w:num w:numId="30">
    <w:abstractNumId w:val="31"/>
  </w:num>
  <w:num w:numId="31">
    <w:abstractNumId w:val="35"/>
  </w:num>
  <w:num w:numId="32">
    <w:abstractNumId w:val="2"/>
  </w:num>
  <w:num w:numId="33">
    <w:abstractNumId w:val="30"/>
  </w:num>
  <w:num w:numId="34">
    <w:abstractNumId w:val="7"/>
  </w:num>
  <w:num w:numId="35">
    <w:abstractNumId w:val="19"/>
  </w:num>
  <w:num w:numId="36">
    <w:abstractNumId w:val="38"/>
  </w:num>
  <w:num w:numId="37">
    <w:abstractNumId w:val="23"/>
  </w:num>
  <w:num w:numId="38">
    <w:abstractNumId w:val="36"/>
  </w:num>
  <w:num w:numId="39">
    <w:abstractNumId w:val="18"/>
  </w:num>
  <w:num w:numId="40">
    <w:abstractNumId w:val="20"/>
  </w:num>
  <w:num w:numId="41">
    <w:abstractNumId w:val="42"/>
  </w:num>
  <w:num w:numId="42">
    <w:abstractNumId w:val="5"/>
  </w:num>
  <w:num w:numId="43">
    <w:abstractNumId w:val="29"/>
  </w:num>
  <w:num w:numId="44">
    <w:abstractNumId w:val="28"/>
  </w:num>
  <w:num w:numId="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067"/>
    <w:rsid w:val="00001394"/>
    <w:rsid w:val="0000232F"/>
    <w:rsid w:val="00003286"/>
    <w:rsid w:val="00003938"/>
    <w:rsid w:val="00005225"/>
    <w:rsid w:val="0000577B"/>
    <w:rsid w:val="00006FFD"/>
    <w:rsid w:val="000101CB"/>
    <w:rsid w:val="0001145D"/>
    <w:rsid w:val="000137F6"/>
    <w:rsid w:val="00016775"/>
    <w:rsid w:val="000168E5"/>
    <w:rsid w:val="00016F09"/>
    <w:rsid w:val="00017313"/>
    <w:rsid w:val="000201C5"/>
    <w:rsid w:val="00020C10"/>
    <w:rsid w:val="00022199"/>
    <w:rsid w:val="00022A2A"/>
    <w:rsid w:val="0002364E"/>
    <w:rsid w:val="00023E7D"/>
    <w:rsid w:val="00025E43"/>
    <w:rsid w:val="000300D0"/>
    <w:rsid w:val="000305C8"/>
    <w:rsid w:val="00030689"/>
    <w:rsid w:val="00031385"/>
    <w:rsid w:val="000318A3"/>
    <w:rsid w:val="000325C7"/>
    <w:rsid w:val="00033397"/>
    <w:rsid w:val="0003508F"/>
    <w:rsid w:val="00035A0D"/>
    <w:rsid w:val="000365B5"/>
    <w:rsid w:val="000375BC"/>
    <w:rsid w:val="00037B09"/>
    <w:rsid w:val="00037C02"/>
    <w:rsid w:val="00040095"/>
    <w:rsid w:val="00040A6C"/>
    <w:rsid w:val="000411FC"/>
    <w:rsid w:val="0004136B"/>
    <w:rsid w:val="00041D9E"/>
    <w:rsid w:val="000425A0"/>
    <w:rsid w:val="000430C4"/>
    <w:rsid w:val="00045A17"/>
    <w:rsid w:val="00045CA2"/>
    <w:rsid w:val="0004638A"/>
    <w:rsid w:val="00051942"/>
    <w:rsid w:val="00051EB7"/>
    <w:rsid w:val="00052496"/>
    <w:rsid w:val="000545C7"/>
    <w:rsid w:val="00054789"/>
    <w:rsid w:val="000547AB"/>
    <w:rsid w:val="0005499B"/>
    <w:rsid w:val="00054AC3"/>
    <w:rsid w:val="00055026"/>
    <w:rsid w:val="00056418"/>
    <w:rsid w:val="0005709F"/>
    <w:rsid w:val="00057F78"/>
    <w:rsid w:val="00060C9E"/>
    <w:rsid w:val="00060D35"/>
    <w:rsid w:val="00061921"/>
    <w:rsid w:val="0006320C"/>
    <w:rsid w:val="00065115"/>
    <w:rsid w:val="000667FA"/>
    <w:rsid w:val="000709A2"/>
    <w:rsid w:val="000711B8"/>
    <w:rsid w:val="00071FFA"/>
    <w:rsid w:val="000721A4"/>
    <w:rsid w:val="00073190"/>
    <w:rsid w:val="0007527A"/>
    <w:rsid w:val="000758AE"/>
    <w:rsid w:val="00076C54"/>
    <w:rsid w:val="00080512"/>
    <w:rsid w:val="0008085A"/>
    <w:rsid w:val="00080A51"/>
    <w:rsid w:val="00081167"/>
    <w:rsid w:val="000812D1"/>
    <w:rsid w:val="00081B44"/>
    <w:rsid w:val="00081E64"/>
    <w:rsid w:val="000830B8"/>
    <w:rsid w:val="0008317A"/>
    <w:rsid w:val="000864E7"/>
    <w:rsid w:val="000868FF"/>
    <w:rsid w:val="00090468"/>
    <w:rsid w:val="00090AEC"/>
    <w:rsid w:val="00092463"/>
    <w:rsid w:val="0009290B"/>
    <w:rsid w:val="000929ED"/>
    <w:rsid w:val="00092ABC"/>
    <w:rsid w:val="00092BA9"/>
    <w:rsid w:val="00094C46"/>
    <w:rsid w:val="00097704"/>
    <w:rsid w:val="000A12F6"/>
    <w:rsid w:val="000A1A7C"/>
    <w:rsid w:val="000A3CED"/>
    <w:rsid w:val="000A4929"/>
    <w:rsid w:val="000B120E"/>
    <w:rsid w:val="000B26A4"/>
    <w:rsid w:val="000B32EB"/>
    <w:rsid w:val="000B335E"/>
    <w:rsid w:val="000B6232"/>
    <w:rsid w:val="000B6309"/>
    <w:rsid w:val="000B641A"/>
    <w:rsid w:val="000B64DD"/>
    <w:rsid w:val="000B677B"/>
    <w:rsid w:val="000B69AF"/>
    <w:rsid w:val="000B7BCF"/>
    <w:rsid w:val="000C02AD"/>
    <w:rsid w:val="000C02E7"/>
    <w:rsid w:val="000C0932"/>
    <w:rsid w:val="000C0E34"/>
    <w:rsid w:val="000C1D2F"/>
    <w:rsid w:val="000C250C"/>
    <w:rsid w:val="000C347A"/>
    <w:rsid w:val="000C3813"/>
    <w:rsid w:val="000C4C2F"/>
    <w:rsid w:val="000C522B"/>
    <w:rsid w:val="000C5240"/>
    <w:rsid w:val="000C5EEC"/>
    <w:rsid w:val="000C6412"/>
    <w:rsid w:val="000C7533"/>
    <w:rsid w:val="000C767F"/>
    <w:rsid w:val="000C7830"/>
    <w:rsid w:val="000D0177"/>
    <w:rsid w:val="000D045A"/>
    <w:rsid w:val="000D1195"/>
    <w:rsid w:val="000D1F45"/>
    <w:rsid w:val="000D258A"/>
    <w:rsid w:val="000D2665"/>
    <w:rsid w:val="000D4C09"/>
    <w:rsid w:val="000D4E52"/>
    <w:rsid w:val="000D541C"/>
    <w:rsid w:val="000D58AB"/>
    <w:rsid w:val="000D64D4"/>
    <w:rsid w:val="000D72A7"/>
    <w:rsid w:val="000D771B"/>
    <w:rsid w:val="000D7A16"/>
    <w:rsid w:val="000E052F"/>
    <w:rsid w:val="000E1093"/>
    <w:rsid w:val="000E24F6"/>
    <w:rsid w:val="000E3EEC"/>
    <w:rsid w:val="000E5089"/>
    <w:rsid w:val="000E6DBE"/>
    <w:rsid w:val="000F0B58"/>
    <w:rsid w:val="000F33DD"/>
    <w:rsid w:val="000F3A33"/>
    <w:rsid w:val="000F5377"/>
    <w:rsid w:val="000F583D"/>
    <w:rsid w:val="000F6BC6"/>
    <w:rsid w:val="000F7070"/>
    <w:rsid w:val="00100977"/>
    <w:rsid w:val="00101457"/>
    <w:rsid w:val="00101AC8"/>
    <w:rsid w:val="00102CF6"/>
    <w:rsid w:val="00102D48"/>
    <w:rsid w:val="00103930"/>
    <w:rsid w:val="00103E62"/>
    <w:rsid w:val="0010508F"/>
    <w:rsid w:val="001052E3"/>
    <w:rsid w:val="00105C1B"/>
    <w:rsid w:val="001063B9"/>
    <w:rsid w:val="0011016B"/>
    <w:rsid w:val="0011021D"/>
    <w:rsid w:val="001109EA"/>
    <w:rsid w:val="001112D2"/>
    <w:rsid w:val="0011170B"/>
    <w:rsid w:val="00111E62"/>
    <w:rsid w:val="00112D54"/>
    <w:rsid w:val="00116519"/>
    <w:rsid w:val="00116FEE"/>
    <w:rsid w:val="00120E37"/>
    <w:rsid w:val="00121AA2"/>
    <w:rsid w:val="00124190"/>
    <w:rsid w:val="00124F0E"/>
    <w:rsid w:val="0012615D"/>
    <w:rsid w:val="0012693D"/>
    <w:rsid w:val="00126BD2"/>
    <w:rsid w:val="00130097"/>
    <w:rsid w:val="00130CBC"/>
    <w:rsid w:val="0013236E"/>
    <w:rsid w:val="0013315F"/>
    <w:rsid w:val="001353E5"/>
    <w:rsid w:val="00135E4A"/>
    <w:rsid w:val="00135F96"/>
    <w:rsid w:val="00136A5D"/>
    <w:rsid w:val="001375DD"/>
    <w:rsid w:val="00140F23"/>
    <w:rsid w:val="00142802"/>
    <w:rsid w:val="00143DD8"/>
    <w:rsid w:val="00145B12"/>
    <w:rsid w:val="00147B64"/>
    <w:rsid w:val="0015012B"/>
    <w:rsid w:val="001509A1"/>
    <w:rsid w:val="00152B85"/>
    <w:rsid w:val="00153509"/>
    <w:rsid w:val="00154186"/>
    <w:rsid w:val="00155CB8"/>
    <w:rsid w:val="001561D6"/>
    <w:rsid w:val="00156314"/>
    <w:rsid w:val="001568FC"/>
    <w:rsid w:val="00156982"/>
    <w:rsid w:val="00156E07"/>
    <w:rsid w:val="00156FB9"/>
    <w:rsid w:val="0015761F"/>
    <w:rsid w:val="001578A3"/>
    <w:rsid w:val="001579AA"/>
    <w:rsid w:val="0016115E"/>
    <w:rsid w:val="00161CBA"/>
    <w:rsid w:val="001654C3"/>
    <w:rsid w:val="00165859"/>
    <w:rsid w:val="00165E3F"/>
    <w:rsid w:val="00165EBA"/>
    <w:rsid w:val="0016633B"/>
    <w:rsid w:val="00167D69"/>
    <w:rsid w:val="001707E4"/>
    <w:rsid w:val="00171463"/>
    <w:rsid w:val="001728D5"/>
    <w:rsid w:val="00172D1A"/>
    <w:rsid w:val="00172DFF"/>
    <w:rsid w:val="001741A0"/>
    <w:rsid w:val="00174590"/>
    <w:rsid w:val="00176E94"/>
    <w:rsid w:val="00177314"/>
    <w:rsid w:val="00177DB9"/>
    <w:rsid w:val="00180FEF"/>
    <w:rsid w:val="0018168F"/>
    <w:rsid w:val="00183421"/>
    <w:rsid w:val="00183BCD"/>
    <w:rsid w:val="00183EB0"/>
    <w:rsid w:val="001842C2"/>
    <w:rsid w:val="00184588"/>
    <w:rsid w:val="00184951"/>
    <w:rsid w:val="0018583D"/>
    <w:rsid w:val="001863F5"/>
    <w:rsid w:val="00186941"/>
    <w:rsid w:val="001877DA"/>
    <w:rsid w:val="001915AF"/>
    <w:rsid w:val="00191736"/>
    <w:rsid w:val="00192542"/>
    <w:rsid w:val="001939BB"/>
    <w:rsid w:val="00193F76"/>
    <w:rsid w:val="0019456A"/>
    <w:rsid w:val="00194CD0"/>
    <w:rsid w:val="00194E93"/>
    <w:rsid w:val="0019592F"/>
    <w:rsid w:val="00195B50"/>
    <w:rsid w:val="0019676D"/>
    <w:rsid w:val="001A17B4"/>
    <w:rsid w:val="001A1E62"/>
    <w:rsid w:val="001A2A06"/>
    <w:rsid w:val="001A2B11"/>
    <w:rsid w:val="001A3785"/>
    <w:rsid w:val="001A4CDE"/>
    <w:rsid w:val="001A6AB5"/>
    <w:rsid w:val="001B216C"/>
    <w:rsid w:val="001B223F"/>
    <w:rsid w:val="001B2441"/>
    <w:rsid w:val="001B49C9"/>
    <w:rsid w:val="001B58C1"/>
    <w:rsid w:val="001B6CE7"/>
    <w:rsid w:val="001B7423"/>
    <w:rsid w:val="001B7DA9"/>
    <w:rsid w:val="001C3A2E"/>
    <w:rsid w:val="001C47AF"/>
    <w:rsid w:val="001C4920"/>
    <w:rsid w:val="001C5CCF"/>
    <w:rsid w:val="001C6209"/>
    <w:rsid w:val="001C65A5"/>
    <w:rsid w:val="001C7288"/>
    <w:rsid w:val="001D0105"/>
    <w:rsid w:val="001D13D2"/>
    <w:rsid w:val="001D1734"/>
    <w:rsid w:val="001D1786"/>
    <w:rsid w:val="001D2D88"/>
    <w:rsid w:val="001D3BFF"/>
    <w:rsid w:val="001D582D"/>
    <w:rsid w:val="001D6431"/>
    <w:rsid w:val="001D662B"/>
    <w:rsid w:val="001D68E2"/>
    <w:rsid w:val="001D7A0A"/>
    <w:rsid w:val="001E0B3F"/>
    <w:rsid w:val="001E0EA8"/>
    <w:rsid w:val="001E16B7"/>
    <w:rsid w:val="001E22D1"/>
    <w:rsid w:val="001E23BF"/>
    <w:rsid w:val="001E3BBF"/>
    <w:rsid w:val="001E5E16"/>
    <w:rsid w:val="001E72F0"/>
    <w:rsid w:val="001E7664"/>
    <w:rsid w:val="001E7A50"/>
    <w:rsid w:val="001F0EEE"/>
    <w:rsid w:val="001F168B"/>
    <w:rsid w:val="001F1C14"/>
    <w:rsid w:val="001F2035"/>
    <w:rsid w:val="001F249C"/>
    <w:rsid w:val="001F2549"/>
    <w:rsid w:val="001F2B53"/>
    <w:rsid w:val="001F3681"/>
    <w:rsid w:val="001F368C"/>
    <w:rsid w:val="001F36CE"/>
    <w:rsid w:val="001F3928"/>
    <w:rsid w:val="001F402C"/>
    <w:rsid w:val="001F5247"/>
    <w:rsid w:val="001F7831"/>
    <w:rsid w:val="00200493"/>
    <w:rsid w:val="00200F65"/>
    <w:rsid w:val="00201C2F"/>
    <w:rsid w:val="00202359"/>
    <w:rsid w:val="00204045"/>
    <w:rsid w:val="002048E6"/>
    <w:rsid w:val="00204A2C"/>
    <w:rsid w:val="00204AE6"/>
    <w:rsid w:val="00205969"/>
    <w:rsid w:val="00207580"/>
    <w:rsid w:val="00207EA9"/>
    <w:rsid w:val="0021103A"/>
    <w:rsid w:val="00211D93"/>
    <w:rsid w:val="00214024"/>
    <w:rsid w:val="002169B5"/>
    <w:rsid w:val="00217539"/>
    <w:rsid w:val="0021781F"/>
    <w:rsid w:val="00217F5E"/>
    <w:rsid w:val="0022198D"/>
    <w:rsid w:val="002220DD"/>
    <w:rsid w:val="002237F4"/>
    <w:rsid w:val="002251A1"/>
    <w:rsid w:val="00225CDF"/>
    <w:rsid w:val="00225D94"/>
    <w:rsid w:val="0022606D"/>
    <w:rsid w:val="00226ABD"/>
    <w:rsid w:val="002274CA"/>
    <w:rsid w:val="002279C7"/>
    <w:rsid w:val="00227CA2"/>
    <w:rsid w:val="00230DFE"/>
    <w:rsid w:val="00231A80"/>
    <w:rsid w:val="00232544"/>
    <w:rsid w:val="00234E78"/>
    <w:rsid w:val="00235A95"/>
    <w:rsid w:val="00237812"/>
    <w:rsid w:val="00237BBF"/>
    <w:rsid w:val="002408C3"/>
    <w:rsid w:val="00240C13"/>
    <w:rsid w:val="00241B8E"/>
    <w:rsid w:val="00242193"/>
    <w:rsid w:val="00243733"/>
    <w:rsid w:val="00243FC7"/>
    <w:rsid w:val="00244765"/>
    <w:rsid w:val="0024661C"/>
    <w:rsid w:val="00247C33"/>
    <w:rsid w:val="002518B4"/>
    <w:rsid w:val="002519DA"/>
    <w:rsid w:val="00252F70"/>
    <w:rsid w:val="002542DC"/>
    <w:rsid w:val="002546CA"/>
    <w:rsid w:val="00255C8B"/>
    <w:rsid w:val="00256F2C"/>
    <w:rsid w:val="00260FFE"/>
    <w:rsid w:val="00262A06"/>
    <w:rsid w:val="002647D9"/>
    <w:rsid w:val="00265CC1"/>
    <w:rsid w:val="0026634C"/>
    <w:rsid w:val="0027076F"/>
    <w:rsid w:val="002710CA"/>
    <w:rsid w:val="002716D5"/>
    <w:rsid w:val="0027171E"/>
    <w:rsid w:val="0027278E"/>
    <w:rsid w:val="0027345D"/>
    <w:rsid w:val="00273F5D"/>
    <w:rsid w:val="002747EC"/>
    <w:rsid w:val="00274C8E"/>
    <w:rsid w:val="002766A0"/>
    <w:rsid w:val="00277E5B"/>
    <w:rsid w:val="002801D0"/>
    <w:rsid w:val="0028086C"/>
    <w:rsid w:val="00281D5D"/>
    <w:rsid w:val="00283DC4"/>
    <w:rsid w:val="00283F97"/>
    <w:rsid w:val="00284494"/>
    <w:rsid w:val="002845F1"/>
    <w:rsid w:val="0028529C"/>
    <w:rsid w:val="002855BF"/>
    <w:rsid w:val="0028563D"/>
    <w:rsid w:val="002862B7"/>
    <w:rsid w:val="00290BB8"/>
    <w:rsid w:val="0029185D"/>
    <w:rsid w:val="00291CA5"/>
    <w:rsid w:val="00292A17"/>
    <w:rsid w:val="002949B1"/>
    <w:rsid w:val="002950D0"/>
    <w:rsid w:val="002957C0"/>
    <w:rsid w:val="00296E6D"/>
    <w:rsid w:val="0029701E"/>
    <w:rsid w:val="00297267"/>
    <w:rsid w:val="002A083F"/>
    <w:rsid w:val="002A0BEF"/>
    <w:rsid w:val="002A1633"/>
    <w:rsid w:val="002A19F0"/>
    <w:rsid w:val="002A2032"/>
    <w:rsid w:val="002A2343"/>
    <w:rsid w:val="002A318A"/>
    <w:rsid w:val="002A59D6"/>
    <w:rsid w:val="002A5A95"/>
    <w:rsid w:val="002B0706"/>
    <w:rsid w:val="002B1472"/>
    <w:rsid w:val="002B3792"/>
    <w:rsid w:val="002B475B"/>
    <w:rsid w:val="002B5588"/>
    <w:rsid w:val="002B6F65"/>
    <w:rsid w:val="002B7BD4"/>
    <w:rsid w:val="002C0066"/>
    <w:rsid w:val="002C02F5"/>
    <w:rsid w:val="002C03FE"/>
    <w:rsid w:val="002C04CE"/>
    <w:rsid w:val="002C0C58"/>
    <w:rsid w:val="002C15EB"/>
    <w:rsid w:val="002C1D62"/>
    <w:rsid w:val="002C1DFF"/>
    <w:rsid w:val="002C2A3E"/>
    <w:rsid w:val="002C52AF"/>
    <w:rsid w:val="002C5F85"/>
    <w:rsid w:val="002C64DE"/>
    <w:rsid w:val="002C6560"/>
    <w:rsid w:val="002C6896"/>
    <w:rsid w:val="002C7FDB"/>
    <w:rsid w:val="002D0066"/>
    <w:rsid w:val="002D02DF"/>
    <w:rsid w:val="002D1160"/>
    <w:rsid w:val="002D1A3A"/>
    <w:rsid w:val="002D3044"/>
    <w:rsid w:val="002D3588"/>
    <w:rsid w:val="002D373B"/>
    <w:rsid w:val="002D3E28"/>
    <w:rsid w:val="002D48FC"/>
    <w:rsid w:val="002E0AAF"/>
    <w:rsid w:val="002E1102"/>
    <w:rsid w:val="002E6FBE"/>
    <w:rsid w:val="002E7C25"/>
    <w:rsid w:val="002F04D9"/>
    <w:rsid w:val="002F0D22"/>
    <w:rsid w:val="002F1F24"/>
    <w:rsid w:val="002F2212"/>
    <w:rsid w:val="002F5FA8"/>
    <w:rsid w:val="002F6472"/>
    <w:rsid w:val="002F6D54"/>
    <w:rsid w:val="002F7CD5"/>
    <w:rsid w:val="0030003D"/>
    <w:rsid w:val="0030022B"/>
    <w:rsid w:val="00300723"/>
    <w:rsid w:val="003009DC"/>
    <w:rsid w:val="00300C28"/>
    <w:rsid w:val="00301C59"/>
    <w:rsid w:val="00301EFC"/>
    <w:rsid w:val="00302B4C"/>
    <w:rsid w:val="00303406"/>
    <w:rsid w:val="00304264"/>
    <w:rsid w:val="003047DB"/>
    <w:rsid w:val="00304A13"/>
    <w:rsid w:val="00304A8D"/>
    <w:rsid w:val="00305C89"/>
    <w:rsid w:val="0030671D"/>
    <w:rsid w:val="0031272A"/>
    <w:rsid w:val="00312ABB"/>
    <w:rsid w:val="0031342A"/>
    <w:rsid w:val="0031421B"/>
    <w:rsid w:val="003148E4"/>
    <w:rsid w:val="00314BBC"/>
    <w:rsid w:val="00315094"/>
    <w:rsid w:val="00316195"/>
    <w:rsid w:val="003161B4"/>
    <w:rsid w:val="00316970"/>
    <w:rsid w:val="003169C6"/>
    <w:rsid w:val="003172DC"/>
    <w:rsid w:val="00317474"/>
    <w:rsid w:val="003228FD"/>
    <w:rsid w:val="00322FA8"/>
    <w:rsid w:val="00323E00"/>
    <w:rsid w:val="00325B90"/>
    <w:rsid w:val="00326069"/>
    <w:rsid w:val="00330940"/>
    <w:rsid w:val="0033123D"/>
    <w:rsid w:val="00333470"/>
    <w:rsid w:val="00334208"/>
    <w:rsid w:val="00334CA9"/>
    <w:rsid w:val="00335DA7"/>
    <w:rsid w:val="003371D2"/>
    <w:rsid w:val="003375FE"/>
    <w:rsid w:val="00337961"/>
    <w:rsid w:val="00337D97"/>
    <w:rsid w:val="00341229"/>
    <w:rsid w:val="00341C0C"/>
    <w:rsid w:val="0034350D"/>
    <w:rsid w:val="0034378F"/>
    <w:rsid w:val="00344062"/>
    <w:rsid w:val="00345218"/>
    <w:rsid w:val="0035116B"/>
    <w:rsid w:val="0035172F"/>
    <w:rsid w:val="00351742"/>
    <w:rsid w:val="00352D97"/>
    <w:rsid w:val="00354139"/>
    <w:rsid w:val="0035462D"/>
    <w:rsid w:val="00354A86"/>
    <w:rsid w:val="003559D4"/>
    <w:rsid w:val="00356FF5"/>
    <w:rsid w:val="0035791B"/>
    <w:rsid w:val="00357B34"/>
    <w:rsid w:val="00361DAF"/>
    <w:rsid w:val="00363749"/>
    <w:rsid w:val="00363795"/>
    <w:rsid w:val="003641AB"/>
    <w:rsid w:val="00364728"/>
    <w:rsid w:val="0036520D"/>
    <w:rsid w:val="00366652"/>
    <w:rsid w:val="00367759"/>
    <w:rsid w:val="00370277"/>
    <w:rsid w:val="00372132"/>
    <w:rsid w:val="003726F0"/>
    <w:rsid w:val="00374848"/>
    <w:rsid w:val="00375351"/>
    <w:rsid w:val="003753DF"/>
    <w:rsid w:val="003758B5"/>
    <w:rsid w:val="00380F97"/>
    <w:rsid w:val="00382D02"/>
    <w:rsid w:val="003838C5"/>
    <w:rsid w:val="00384421"/>
    <w:rsid w:val="003854F9"/>
    <w:rsid w:val="00386861"/>
    <w:rsid w:val="00386C99"/>
    <w:rsid w:val="00386EE8"/>
    <w:rsid w:val="003876D8"/>
    <w:rsid w:val="00390958"/>
    <w:rsid w:val="00390B8A"/>
    <w:rsid w:val="00390D13"/>
    <w:rsid w:val="00391253"/>
    <w:rsid w:val="00392347"/>
    <w:rsid w:val="00392600"/>
    <w:rsid w:val="00392CF4"/>
    <w:rsid w:val="00393143"/>
    <w:rsid w:val="00393441"/>
    <w:rsid w:val="00394576"/>
    <w:rsid w:val="003974CD"/>
    <w:rsid w:val="003A04D9"/>
    <w:rsid w:val="003A0D5F"/>
    <w:rsid w:val="003A193F"/>
    <w:rsid w:val="003A21A9"/>
    <w:rsid w:val="003A312D"/>
    <w:rsid w:val="003A3397"/>
    <w:rsid w:val="003A4E98"/>
    <w:rsid w:val="003A5A3E"/>
    <w:rsid w:val="003A601A"/>
    <w:rsid w:val="003B0D89"/>
    <w:rsid w:val="003B2AD4"/>
    <w:rsid w:val="003B2F68"/>
    <w:rsid w:val="003B41F7"/>
    <w:rsid w:val="003B54BA"/>
    <w:rsid w:val="003B6277"/>
    <w:rsid w:val="003B7BE5"/>
    <w:rsid w:val="003C0494"/>
    <w:rsid w:val="003C0559"/>
    <w:rsid w:val="003C088F"/>
    <w:rsid w:val="003C13DA"/>
    <w:rsid w:val="003C1900"/>
    <w:rsid w:val="003C21BD"/>
    <w:rsid w:val="003C26D0"/>
    <w:rsid w:val="003C26E3"/>
    <w:rsid w:val="003C2A53"/>
    <w:rsid w:val="003C3485"/>
    <w:rsid w:val="003C34D2"/>
    <w:rsid w:val="003C4341"/>
    <w:rsid w:val="003C482B"/>
    <w:rsid w:val="003C4E37"/>
    <w:rsid w:val="003C648A"/>
    <w:rsid w:val="003C68AB"/>
    <w:rsid w:val="003C77B3"/>
    <w:rsid w:val="003C79FD"/>
    <w:rsid w:val="003D159B"/>
    <w:rsid w:val="003D1639"/>
    <w:rsid w:val="003D2F36"/>
    <w:rsid w:val="003D6E96"/>
    <w:rsid w:val="003D7797"/>
    <w:rsid w:val="003E1132"/>
    <w:rsid w:val="003E16BE"/>
    <w:rsid w:val="003E24CA"/>
    <w:rsid w:val="003E30A2"/>
    <w:rsid w:val="003E3810"/>
    <w:rsid w:val="003E5FB1"/>
    <w:rsid w:val="003E648B"/>
    <w:rsid w:val="003E6A18"/>
    <w:rsid w:val="003E7054"/>
    <w:rsid w:val="003E70F7"/>
    <w:rsid w:val="003E74EE"/>
    <w:rsid w:val="003E7B0E"/>
    <w:rsid w:val="003F02B3"/>
    <w:rsid w:val="003F0EE4"/>
    <w:rsid w:val="003F1569"/>
    <w:rsid w:val="003F2235"/>
    <w:rsid w:val="003F28D0"/>
    <w:rsid w:val="003F30E7"/>
    <w:rsid w:val="003F399F"/>
    <w:rsid w:val="003F4D1D"/>
    <w:rsid w:val="003F5026"/>
    <w:rsid w:val="003F5566"/>
    <w:rsid w:val="003F59AB"/>
    <w:rsid w:val="003F5CDE"/>
    <w:rsid w:val="003F6717"/>
    <w:rsid w:val="003F6915"/>
    <w:rsid w:val="003F7D50"/>
    <w:rsid w:val="00401855"/>
    <w:rsid w:val="00401A0C"/>
    <w:rsid w:val="00401B2F"/>
    <w:rsid w:val="00403917"/>
    <w:rsid w:val="00403E39"/>
    <w:rsid w:val="0040447E"/>
    <w:rsid w:val="00404963"/>
    <w:rsid w:val="00404B34"/>
    <w:rsid w:val="004066C0"/>
    <w:rsid w:val="00407598"/>
    <w:rsid w:val="00407683"/>
    <w:rsid w:val="00412688"/>
    <w:rsid w:val="00414176"/>
    <w:rsid w:val="0041418B"/>
    <w:rsid w:val="004148A7"/>
    <w:rsid w:val="00415E93"/>
    <w:rsid w:val="00415F11"/>
    <w:rsid w:val="004202B4"/>
    <w:rsid w:val="00421024"/>
    <w:rsid w:val="0042236A"/>
    <w:rsid w:val="004227B8"/>
    <w:rsid w:val="004229FC"/>
    <w:rsid w:val="00425FC6"/>
    <w:rsid w:val="00427123"/>
    <w:rsid w:val="0043021C"/>
    <w:rsid w:val="0043027B"/>
    <w:rsid w:val="00431974"/>
    <w:rsid w:val="00432EA4"/>
    <w:rsid w:val="00432F9B"/>
    <w:rsid w:val="004337BD"/>
    <w:rsid w:val="00435287"/>
    <w:rsid w:val="004412B6"/>
    <w:rsid w:val="004414CD"/>
    <w:rsid w:val="00441AEA"/>
    <w:rsid w:val="00441DE8"/>
    <w:rsid w:val="00442797"/>
    <w:rsid w:val="00442B30"/>
    <w:rsid w:val="00444906"/>
    <w:rsid w:val="00445AB5"/>
    <w:rsid w:val="004467A5"/>
    <w:rsid w:val="00446984"/>
    <w:rsid w:val="00446ABE"/>
    <w:rsid w:val="004506E4"/>
    <w:rsid w:val="004516EF"/>
    <w:rsid w:val="00451B12"/>
    <w:rsid w:val="00451BA2"/>
    <w:rsid w:val="0045347A"/>
    <w:rsid w:val="00454196"/>
    <w:rsid w:val="00454431"/>
    <w:rsid w:val="004546C5"/>
    <w:rsid w:val="004551C1"/>
    <w:rsid w:val="004557D5"/>
    <w:rsid w:val="00456F62"/>
    <w:rsid w:val="004615A9"/>
    <w:rsid w:val="004619FC"/>
    <w:rsid w:val="0046341C"/>
    <w:rsid w:val="004636A7"/>
    <w:rsid w:val="00463DD6"/>
    <w:rsid w:val="004652F9"/>
    <w:rsid w:val="00465722"/>
    <w:rsid w:val="00465869"/>
    <w:rsid w:val="00465E51"/>
    <w:rsid w:val="00466118"/>
    <w:rsid w:val="00466777"/>
    <w:rsid w:val="004673CF"/>
    <w:rsid w:val="00470D91"/>
    <w:rsid w:val="00471D6D"/>
    <w:rsid w:val="0047241A"/>
    <w:rsid w:val="00472963"/>
    <w:rsid w:val="00473341"/>
    <w:rsid w:val="00474072"/>
    <w:rsid w:val="0047511F"/>
    <w:rsid w:val="00475471"/>
    <w:rsid w:val="00475C8E"/>
    <w:rsid w:val="00475F28"/>
    <w:rsid w:val="00476208"/>
    <w:rsid w:val="00476542"/>
    <w:rsid w:val="00477430"/>
    <w:rsid w:val="00477455"/>
    <w:rsid w:val="00477691"/>
    <w:rsid w:val="0047770E"/>
    <w:rsid w:val="00480239"/>
    <w:rsid w:val="00481014"/>
    <w:rsid w:val="004813D0"/>
    <w:rsid w:val="004817FA"/>
    <w:rsid w:val="004819E2"/>
    <w:rsid w:val="00482066"/>
    <w:rsid w:val="0048229C"/>
    <w:rsid w:val="00482A4E"/>
    <w:rsid w:val="00482CCE"/>
    <w:rsid w:val="0048658F"/>
    <w:rsid w:val="00486622"/>
    <w:rsid w:val="00487036"/>
    <w:rsid w:val="004878A4"/>
    <w:rsid w:val="0049055B"/>
    <w:rsid w:val="004905DE"/>
    <w:rsid w:val="00492696"/>
    <w:rsid w:val="0049393D"/>
    <w:rsid w:val="004944A1"/>
    <w:rsid w:val="00494AF1"/>
    <w:rsid w:val="00497329"/>
    <w:rsid w:val="004976C6"/>
    <w:rsid w:val="00497EE3"/>
    <w:rsid w:val="004A0324"/>
    <w:rsid w:val="004A14F3"/>
    <w:rsid w:val="004A20E8"/>
    <w:rsid w:val="004A26DA"/>
    <w:rsid w:val="004A35DD"/>
    <w:rsid w:val="004A39D4"/>
    <w:rsid w:val="004A3B8F"/>
    <w:rsid w:val="004A4285"/>
    <w:rsid w:val="004A51E7"/>
    <w:rsid w:val="004A525C"/>
    <w:rsid w:val="004A6FB3"/>
    <w:rsid w:val="004B0777"/>
    <w:rsid w:val="004B1406"/>
    <w:rsid w:val="004B1A4A"/>
    <w:rsid w:val="004B1FC6"/>
    <w:rsid w:val="004B2473"/>
    <w:rsid w:val="004B3ED1"/>
    <w:rsid w:val="004B40EF"/>
    <w:rsid w:val="004B4A89"/>
    <w:rsid w:val="004B4E43"/>
    <w:rsid w:val="004B4FB4"/>
    <w:rsid w:val="004B5554"/>
    <w:rsid w:val="004B59FF"/>
    <w:rsid w:val="004B69B8"/>
    <w:rsid w:val="004B6AD9"/>
    <w:rsid w:val="004B6F07"/>
    <w:rsid w:val="004B712E"/>
    <w:rsid w:val="004B754A"/>
    <w:rsid w:val="004B7703"/>
    <w:rsid w:val="004C2A54"/>
    <w:rsid w:val="004C3A3C"/>
    <w:rsid w:val="004C555B"/>
    <w:rsid w:val="004C567B"/>
    <w:rsid w:val="004C5BD8"/>
    <w:rsid w:val="004D0AD1"/>
    <w:rsid w:val="004D2543"/>
    <w:rsid w:val="004D2FAA"/>
    <w:rsid w:val="004D3578"/>
    <w:rsid w:val="004D380D"/>
    <w:rsid w:val="004D5157"/>
    <w:rsid w:val="004D517A"/>
    <w:rsid w:val="004D578F"/>
    <w:rsid w:val="004D717D"/>
    <w:rsid w:val="004E002D"/>
    <w:rsid w:val="004E213A"/>
    <w:rsid w:val="004E2B28"/>
    <w:rsid w:val="004E3247"/>
    <w:rsid w:val="004E343C"/>
    <w:rsid w:val="004E3AD8"/>
    <w:rsid w:val="004E5B96"/>
    <w:rsid w:val="004E6C01"/>
    <w:rsid w:val="004E7854"/>
    <w:rsid w:val="004F0826"/>
    <w:rsid w:val="004F1EAA"/>
    <w:rsid w:val="004F2649"/>
    <w:rsid w:val="004F27DF"/>
    <w:rsid w:val="004F38F6"/>
    <w:rsid w:val="004F4265"/>
    <w:rsid w:val="004F4A45"/>
    <w:rsid w:val="004F5D05"/>
    <w:rsid w:val="004F6634"/>
    <w:rsid w:val="004F7241"/>
    <w:rsid w:val="00500994"/>
    <w:rsid w:val="00503171"/>
    <w:rsid w:val="00505D2F"/>
    <w:rsid w:val="00506060"/>
    <w:rsid w:val="005062EF"/>
    <w:rsid w:val="005069A2"/>
    <w:rsid w:val="00506D97"/>
    <w:rsid w:val="00507AF5"/>
    <w:rsid w:val="005103A4"/>
    <w:rsid w:val="005110BC"/>
    <w:rsid w:val="00513228"/>
    <w:rsid w:val="0051369E"/>
    <w:rsid w:val="00514431"/>
    <w:rsid w:val="0051469E"/>
    <w:rsid w:val="005148D5"/>
    <w:rsid w:val="00514FDD"/>
    <w:rsid w:val="005151D2"/>
    <w:rsid w:val="005162AA"/>
    <w:rsid w:val="005170BD"/>
    <w:rsid w:val="005209F4"/>
    <w:rsid w:val="0052485A"/>
    <w:rsid w:val="00524CDC"/>
    <w:rsid w:val="00524D0B"/>
    <w:rsid w:val="005252D5"/>
    <w:rsid w:val="00525A81"/>
    <w:rsid w:val="0053430B"/>
    <w:rsid w:val="00534DA0"/>
    <w:rsid w:val="005376E1"/>
    <w:rsid w:val="00540EF4"/>
    <w:rsid w:val="0054183B"/>
    <w:rsid w:val="005422A2"/>
    <w:rsid w:val="005423DA"/>
    <w:rsid w:val="0054286D"/>
    <w:rsid w:val="0054288B"/>
    <w:rsid w:val="00543253"/>
    <w:rsid w:val="00543E6C"/>
    <w:rsid w:val="00543FD1"/>
    <w:rsid w:val="00545736"/>
    <w:rsid w:val="0054575F"/>
    <w:rsid w:val="00545E22"/>
    <w:rsid w:val="00545EAB"/>
    <w:rsid w:val="00546DC4"/>
    <w:rsid w:val="00546DCA"/>
    <w:rsid w:val="00547A4C"/>
    <w:rsid w:val="005507DB"/>
    <w:rsid w:val="00550B04"/>
    <w:rsid w:val="00552866"/>
    <w:rsid w:val="005534EB"/>
    <w:rsid w:val="00553612"/>
    <w:rsid w:val="00553E02"/>
    <w:rsid w:val="0055604F"/>
    <w:rsid w:val="00557858"/>
    <w:rsid w:val="00557D18"/>
    <w:rsid w:val="005610FA"/>
    <w:rsid w:val="00561D46"/>
    <w:rsid w:val="00562097"/>
    <w:rsid w:val="005649CF"/>
    <w:rsid w:val="00564B4C"/>
    <w:rsid w:val="00565087"/>
    <w:rsid w:val="00565356"/>
    <w:rsid w:val="0056571D"/>
    <w:rsid w:val="0056573F"/>
    <w:rsid w:val="00565797"/>
    <w:rsid w:val="00566244"/>
    <w:rsid w:val="005664F5"/>
    <w:rsid w:val="00567F07"/>
    <w:rsid w:val="00570014"/>
    <w:rsid w:val="00570975"/>
    <w:rsid w:val="00571D3A"/>
    <w:rsid w:val="00577837"/>
    <w:rsid w:val="00580B11"/>
    <w:rsid w:val="0058116C"/>
    <w:rsid w:val="00581AFF"/>
    <w:rsid w:val="0058227D"/>
    <w:rsid w:val="005831C4"/>
    <w:rsid w:val="00583614"/>
    <w:rsid w:val="0058394D"/>
    <w:rsid w:val="00583F9B"/>
    <w:rsid w:val="005840AE"/>
    <w:rsid w:val="00584167"/>
    <w:rsid w:val="00586928"/>
    <w:rsid w:val="00587C55"/>
    <w:rsid w:val="0059000D"/>
    <w:rsid w:val="005905CB"/>
    <w:rsid w:val="0059169D"/>
    <w:rsid w:val="005919F2"/>
    <w:rsid w:val="005921CE"/>
    <w:rsid w:val="00592A31"/>
    <w:rsid w:val="005935C6"/>
    <w:rsid w:val="00595D15"/>
    <w:rsid w:val="00595F52"/>
    <w:rsid w:val="00596212"/>
    <w:rsid w:val="00596599"/>
    <w:rsid w:val="005967C3"/>
    <w:rsid w:val="0059774E"/>
    <w:rsid w:val="00597839"/>
    <w:rsid w:val="00597D97"/>
    <w:rsid w:val="005A0408"/>
    <w:rsid w:val="005A11AE"/>
    <w:rsid w:val="005A16DC"/>
    <w:rsid w:val="005A1848"/>
    <w:rsid w:val="005A403F"/>
    <w:rsid w:val="005A420D"/>
    <w:rsid w:val="005A4BF0"/>
    <w:rsid w:val="005A525F"/>
    <w:rsid w:val="005A568E"/>
    <w:rsid w:val="005A6F0E"/>
    <w:rsid w:val="005A776E"/>
    <w:rsid w:val="005B0318"/>
    <w:rsid w:val="005B0554"/>
    <w:rsid w:val="005B11F5"/>
    <w:rsid w:val="005B226E"/>
    <w:rsid w:val="005B2EA4"/>
    <w:rsid w:val="005B3245"/>
    <w:rsid w:val="005B366D"/>
    <w:rsid w:val="005B5357"/>
    <w:rsid w:val="005B5BC9"/>
    <w:rsid w:val="005C0FDB"/>
    <w:rsid w:val="005C106E"/>
    <w:rsid w:val="005C1BF3"/>
    <w:rsid w:val="005C21D0"/>
    <w:rsid w:val="005C2293"/>
    <w:rsid w:val="005C244C"/>
    <w:rsid w:val="005C29C0"/>
    <w:rsid w:val="005C2B85"/>
    <w:rsid w:val="005C3529"/>
    <w:rsid w:val="005C3E36"/>
    <w:rsid w:val="005C3F76"/>
    <w:rsid w:val="005C475F"/>
    <w:rsid w:val="005C5AC8"/>
    <w:rsid w:val="005C778C"/>
    <w:rsid w:val="005D08EE"/>
    <w:rsid w:val="005D0A67"/>
    <w:rsid w:val="005D2077"/>
    <w:rsid w:val="005D24F1"/>
    <w:rsid w:val="005D343C"/>
    <w:rsid w:val="005D3933"/>
    <w:rsid w:val="005D3FCC"/>
    <w:rsid w:val="005D484F"/>
    <w:rsid w:val="005D762D"/>
    <w:rsid w:val="005E03EA"/>
    <w:rsid w:val="005E272C"/>
    <w:rsid w:val="005E2A2F"/>
    <w:rsid w:val="005E36C3"/>
    <w:rsid w:val="005E4093"/>
    <w:rsid w:val="005E5F83"/>
    <w:rsid w:val="005E7433"/>
    <w:rsid w:val="005E74E9"/>
    <w:rsid w:val="005E75AE"/>
    <w:rsid w:val="005F1D4F"/>
    <w:rsid w:val="005F2F95"/>
    <w:rsid w:val="005F36D2"/>
    <w:rsid w:val="005F441F"/>
    <w:rsid w:val="005F5C79"/>
    <w:rsid w:val="005F5CCB"/>
    <w:rsid w:val="00600984"/>
    <w:rsid w:val="00602447"/>
    <w:rsid w:val="006028B1"/>
    <w:rsid w:val="00603126"/>
    <w:rsid w:val="00603723"/>
    <w:rsid w:val="00605848"/>
    <w:rsid w:val="00605D99"/>
    <w:rsid w:val="00606702"/>
    <w:rsid w:val="00611566"/>
    <w:rsid w:val="006120AA"/>
    <w:rsid w:val="00612B57"/>
    <w:rsid w:val="0061337F"/>
    <w:rsid w:val="00613736"/>
    <w:rsid w:val="0061462C"/>
    <w:rsid w:val="00615898"/>
    <w:rsid w:val="00616F25"/>
    <w:rsid w:val="0062315D"/>
    <w:rsid w:val="00625433"/>
    <w:rsid w:val="00625DC8"/>
    <w:rsid w:val="00626E03"/>
    <w:rsid w:val="00627AB0"/>
    <w:rsid w:val="00633831"/>
    <w:rsid w:val="00633D79"/>
    <w:rsid w:val="00634413"/>
    <w:rsid w:val="00640808"/>
    <w:rsid w:val="00641D91"/>
    <w:rsid w:val="0064273B"/>
    <w:rsid w:val="006428E0"/>
    <w:rsid w:val="00642BD2"/>
    <w:rsid w:val="0064349F"/>
    <w:rsid w:val="00643630"/>
    <w:rsid w:val="00644A4B"/>
    <w:rsid w:val="00646AE3"/>
    <w:rsid w:val="00646D99"/>
    <w:rsid w:val="0064721B"/>
    <w:rsid w:val="0064735C"/>
    <w:rsid w:val="006475B9"/>
    <w:rsid w:val="00647AE3"/>
    <w:rsid w:val="00647F98"/>
    <w:rsid w:val="006505D0"/>
    <w:rsid w:val="006516F9"/>
    <w:rsid w:val="006518EC"/>
    <w:rsid w:val="00652434"/>
    <w:rsid w:val="0065488B"/>
    <w:rsid w:val="00654974"/>
    <w:rsid w:val="00654D3C"/>
    <w:rsid w:val="006550D8"/>
    <w:rsid w:val="006550E8"/>
    <w:rsid w:val="00655462"/>
    <w:rsid w:val="006556A1"/>
    <w:rsid w:val="00655EB0"/>
    <w:rsid w:val="00656910"/>
    <w:rsid w:val="00657D4A"/>
    <w:rsid w:val="0066204B"/>
    <w:rsid w:val="00662087"/>
    <w:rsid w:val="0066266E"/>
    <w:rsid w:val="0066286C"/>
    <w:rsid w:val="0066356A"/>
    <w:rsid w:val="00663AAB"/>
    <w:rsid w:val="00664AA8"/>
    <w:rsid w:val="00664B16"/>
    <w:rsid w:val="006653BE"/>
    <w:rsid w:val="006657B9"/>
    <w:rsid w:val="00665F61"/>
    <w:rsid w:val="00666E28"/>
    <w:rsid w:val="00667974"/>
    <w:rsid w:val="00670B77"/>
    <w:rsid w:val="00671162"/>
    <w:rsid w:val="00671C1D"/>
    <w:rsid w:val="006741CC"/>
    <w:rsid w:val="00676537"/>
    <w:rsid w:val="0067681D"/>
    <w:rsid w:val="00676CD7"/>
    <w:rsid w:val="006776D1"/>
    <w:rsid w:val="006804CA"/>
    <w:rsid w:val="006806B5"/>
    <w:rsid w:val="00680746"/>
    <w:rsid w:val="00680BE7"/>
    <w:rsid w:val="00680E24"/>
    <w:rsid w:val="00680F6C"/>
    <w:rsid w:val="0068143A"/>
    <w:rsid w:val="00681545"/>
    <w:rsid w:val="0068168B"/>
    <w:rsid w:val="0068199F"/>
    <w:rsid w:val="00681FF6"/>
    <w:rsid w:val="00682923"/>
    <w:rsid w:val="00683575"/>
    <w:rsid w:val="00685F26"/>
    <w:rsid w:val="006863A6"/>
    <w:rsid w:val="0069179B"/>
    <w:rsid w:val="00691D46"/>
    <w:rsid w:val="00692EE9"/>
    <w:rsid w:val="0069324C"/>
    <w:rsid w:val="00693EED"/>
    <w:rsid w:val="0069658C"/>
    <w:rsid w:val="006970C3"/>
    <w:rsid w:val="00697186"/>
    <w:rsid w:val="006A0932"/>
    <w:rsid w:val="006A0B35"/>
    <w:rsid w:val="006A16A6"/>
    <w:rsid w:val="006A28E7"/>
    <w:rsid w:val="006A31F8"/>
    <w:rsid w:val="006A5601"/>
    <w:rsid w:val="006A666E"/>
    <w:rsid w:val="006B0016"/>
    <w:rsid w:val="006B19D5"/>
    <w:rsid w:val="006B1A23"/>
    <w:rsid w:val="006B2790"/>
    <w:rsid w:val="006B35AF"/>
    <w:rsid w:val="006B4927"/>
    <w:rsid w:val="006B51AB"/>
    <w:rsid w:val="006B5CC4"/>
    <w:rsid w:val="006B67E3"/>
    <w:rsid w:val="006B6C1A"/>
    <w:rsid w:val="006C115F"/>
    <w:rsid w:val="006C224F"/>
    <w:rsid w:val="006C22F3"/>
    <w:rsid w:val="006C2749"/>
    <w:rsid w:val="006C2F98"/>
    <w:rsid w:val="006C3327"/>
    <w:rsid w:val="006C3E37"/>
    <w:rsid w:val="006C48CB"/>
    <w:rsid w:val="006C5601"/>
    <w:rsid w:val="006C66D8"/>
    <w:rsid w:val="006C7481"/>
    <w:rsid w:val="006D021D"/>
    <w:rsid w:val="006D0617"/>
    <w:rsid w:val="006D1E24"/>
    <w:rsid w:val="006D3335"/>
    <w:rsid w:val="006D371A"/>
    <w:rsid w:val="006D4791"/>
    <w:rsid w:val="006D5298"/>
    <w:rsid w:val="006D5B54"/>
    <w:rsid w:val="006D6055"/>
    <w:rsid w:val="006D66DA"/>
    <w:rsid w:val="006D6AA5"/>
    <w:rsid w:val="006E0DAD"/>
    <w:rsid w:val="006E1B25"/>
    <w:rsid w:val="006E2143"/>
    <w:rsid w:val="006E5B2A"/>
    <w:rsid w:val="006E5E2C"/>
    <w:rsid w:val="006E64E9"/>
    <w:rsid w:val="006E6FCE"/>
    <w:rsid w:val="006F0DA1"/>
    <w:rsid w:val="006F26FC"/>
    <w:rsid w:val="006F2E9B"/>
    <w:rsid w:val="006F3924"/>
    <w:rsid w:val="006F47F1"/>
    <w:rsid w:val="006F58C6"/>
    <w:rsid w:val="006F6A2C"/>
    <w:rsid w:val="006F6D80"/>
    <w:rsid w:val="006F766E"/>
    <w:rsid w:val="00700604"/>
    <w:rsid w:val="00701CB2"/>
    <w:rsid w:val="00702306"/>
    <w:rsid w:val="00703754"/>
    <w:rsid w:val="007054E8"/>
    <w:rsid w:val="00706D96"/>
    <w:rsid w:val="00706FF2"/>
    <w:rsid w:val="00707294"/>
    <w:rsid w:val="00710DA5"/>
    <w:rsid w:val="007110A7"/>
    <w:rsid w:val="00712518"/>
    <w:rsid w:val="007128FB"/>
    <w:rsid w:val="00712B49"/>
    <w:rsid w:val="00712B4B"/>
    <w:rsid w:val="00712B78"/>
    <w:rsid w:val="00712DB2"/>
    <w:rsid w:val="007145E6"/>
    <w:rsid w:val="00714643"/>
    <w:rsid w:val="00715F84"/>
    <w:rsid w:val="00716603"/>
    <w:rsid w:val="007176DB"/>
    <w:rsid w:val="007201A8"/>
    <w:rsid w:val="007202FD"/>
    <w:rsid w:val="0072270B"/>
    <w:rsid w:val="007233DA"/>
    <w:rsid w:val="00724164"/>
    <w:rsid w:val="007241C2"/>
    <w:rsid w:val="007242A1"/>
    <w:rsid w:val="00724D84"/>
    <w:rsid w:val="00725B81"/>
    <w:rsid w:val="00726C03"/>
    <w:rsid w:val="00726ECF"/>
    <w:rsid w:val="00726F1B"/>
    <w:rsid w:val="0072799C"/>
    <w:rsid w:val="00730BCF"/>
    <w:rsid w:val="00730F3B"/>
    <w:rsid w:val="00731E7A"/>
    <w:rsid w:val="0073273A"/>
    <w:rsid w:val="00732B60"/>
    <w:rsid w:val="00734A5B"/>
    <w:rsid w:val="00734DAA"/>
    <w:rsid w:val="00734F92"/>
    <w:rsid w:val="00735536"/>
    <w:rsid w:val="00736319"/>
    <w:rsid w:val="00740732"/>
    <w:rsid w:val="00741F98"/>
    <w:rsid w:val="00742AB1"/>
    <w:rsid w:val="007438D9"/>
    <w:rsid w:val="0074441D"/>
    <w:rsid w:val="00744E76"/>
    <w:rsid w:val="00745401"/>
    <w:rsid w:val="00745759"/>
    <w:rsid w:val="00745DF4"/>
    <w:rsid w:val="0074683A"/>
    <w:rsid w:val="00746B7B"/>
    <w:rsid w:val="00751888"/>
    <w:rsid w:val="00751E84"/>
    <w:rsid w:val="00753B45"/>
    <w:rsid w:val="007546F4"/>
    <w:rsid w:val="00755597"/>
    <w:rsid w:val="00755CCE"/>
    <w:rsid w:val="00755D58"/>
    <w:rsid w:val="00756EB1"/>
    <w:rsid w:val="007572F7"/>
    <w:rsid w:val="00757932"/>
    <w:rsid w:val="00757D40"/>
    <w:rsid w:val="00761E70"/>
    <w:rsid w:val="0076387B"/>
    <w:rsid w:val="00763A99"/>
    <w:rsid w:val="00763C8A"/>
    <w:rsid w:val="00764C02"/>
    <w:rsid w:val="007657E3"/>
    <w:rsid w:val="00765BD6"/>
    <w:rsid w:val="00766007"/>
    <w:rsid w:val="00766522"/>
    <w:rsid w:val="00770113"/>
    <w:rsid w:val="00771220"/>
    <w:rsid w:val="0077207A"/>
    <w:rsid w:val="00772D0D"/>
    <w:rsid w:val="00773A5C"/>
    <w:rsid w:val="0077696B"/>
    <w:rsid w:val="007779BB"/>
    <w:rsid w:val="00780794"/>
    <w:rsid w:val="00781003"/>
    <w:rsid w:val="00781F0F"/>
    <w:rsid w:val="00781F91"/>
    <w:rsid w:val="0078309E"/>
    <w:rsid w:val="00783907"/>
    <w:rsid w:val="00783CF8"/>
    <w:rsid w:val="00783E47"/>
    <w:rsid w:val="00784632"/>
    <w:rsid w:val="0078481F"/>
    <w:rsid w:val="00784BE9"/>
    <w:rsid w:val="00785A41"/>
    <w:rsid w:val="00785BC3"/>
    <w:rsid w:val="00786DEF"/>
    <w:rsid w:val="0078727C"/>
    <w:rsid w:val="007915AE"/>
    <w:rsid w:val="007929B5"/>
    <w:rsid w:val="00792C84"/>
    <w:rsid w:val="0079422C"/>
    <w:rsid w:val="00794703"/>
    <w:rsid w:val="00796976"/>
    <w:rsid w:val="007A0BE6"/>
    <w:rsid w:val="007A0D95"/>
    <w:rsid w:val="007A16BB"/>
    <w:rsid w:val="007A1FF7"/>
    <w:rsid w:val="007A2E8D"/>
    <w:rsid w:val="007A3483"/>
    <w:rsid w:val="007A55A4"/>
    <w:rsid w:val="007A5B67"/>
    <w:rsid w:val="007A6868"/>
    <w:rsid w:val="007A6DD5"/>
    <w:rsid w:val="007A7A31"/>
    <w:rsid w:val="007B0B24"/>
    <w:rsid w:val="007B18D8"/>
    <w:rsid w:val="007B2D89"/>
    <w:rsid w:val="007B3ACF"/>
    <w:rsid w:val="007B3F32"/>
    <w:rsid w:val="007B4E81"/>
    <w:rsid w:val="007B6357"/>
    <w:rsid w:val="007C023C"/>
    <w:rsid w:val="007C08AA"/>
    <w:rsid w:val="007C095F"/>
    <w:rsid w:val="007C1600"/>
    <w:rsid w:val="007C20EA"/>
    <w:rsid w:val="007C367C"/>
    <w:rsid w:val="007C3C50"/>
    <w:rsid w:val="007C4927"/>
    <w:rsid w:val="007D0F1B"/>
    <w:rsid w:val="007D19D5"/>
    <w:rsid w:val="007D2051"/>
    <w:rsid w:val="007D2AE1"/>
    <w:rsid w:val="007D2D14"/>
    <w:rsid w:val="007D4B8E"/>
    <w:rsid w:val="007D4FE5"/>
    <w:rsid w:val="007D53D3"/>
    <w:rsid w:val="007D581C"/>
    <w:rsid w:val="007D5D49"/>
    <w:rsid w:val="007E0D24"/>
    <w:rsid w:val="007E0E7C"/>
    <w:rsid w:val="007E27AD"/>
    <w:rsid w:val="007E3F64"/>
    <w:rsid w:val="007E5ACF"/>
    <w:rsid w:val="007E60F9"/>
    <w:rsid w:val="007E642B"/>
    <w:rsid w:val="007F0893"/>
    <w:rsid w:val="007F2018"/>
    <w:rsid w:val="007F23BE"/>
    <w:rsid w:val="007F2467"/>
    <w:rsid w:val="007F3BC4"/>
    <w:rsid w:val="007F5EEA"/>
    <w:rsid w:val="007F67AC"/>
    <w:rsid w:val="007F79DA"/>
    <w:rsid w:val="00801A92"/>
    <w:rsid w:val="008028A4"/>
    <w:rsid w:val="008031D2"/>
    <w:rsid w:val="00803572"/>
    <w:rsid w:val="00804595"/>
    <w:rsid w:val="00805D37"/>
    <w:rsid w:val="008068B6"/>
    <w:rsid w:val="0080787A"/>
    <w:rsid w:val="00810AB1"/>
    <w:rsid w:val="008117EB"/>
    <w:rsid w:val="00811BC9"/>
    <w:rsid w:val="00812139"/>
    <w:rsid w:val="00812A8E"/>
    <w:rsid w:val="00812BCC"/>
    <w:rsid w:val="00814B79"/>
    <w:rsid w:val="00815DB9"/>
    <w:rsid w:val="00815DBE"/>
    <w:rsid w:val="008166F3"/>
    <w:rsid w:val="00816D4D"/>
    <w:rsid w:val="00820547"/>
    <w:rsid w:val="00820A93"/>
    <w:rsid w:val="00820DB9"/>
    <w:rsid w:val="00821244"/>
    <w:rsid w:val="008222AE"/>
    <w:rsid w:val="0082399C"/>
    <w:rsid w:val="00823F2B"/>
    <w:rsid w:val="00824447"/>
    <w:rsid w:val="00824E66"/>
    <w:rsid w:val="008268CE"/>
    <w:rsid w:val="008272C7"/>
    <w:rsid w:val="00831426"/>
    <w:rsid w:val="008314F0"/>
    <w:rsid w:val="00831B65"/>
    <w:rsid w:val="00831B9B"/>
    <w:rsid w:val="00832C2B"/>
    <w:rsid w:val="00833306"/>
    <w:rsid w:val="00834289"/>
    <w:rsid w:val="00834AD1"/>
    <w:rsid w:val="008353F8"/>
    <w:rsid w:val="00835F19"/>
    <w:rsid w:val="0083716B"/>
    <w:rsid w:val="00837BD5"/>
    <w:rsid w:val="00837C1C"/>
    <w:rsid w:val="008411D4"/>
    <w:rsid w:val="00841C87"/>
    <w:rsid w:val="0084302F"/>
    <w:rsid w:val="00843911"/>
    <w:rsid w:val="00843BD9"/>
    <w:rsid w:val="008442AE"/>
    <w:rsid w:val="00844880"/>
    <w:rsid w:val="00844BBD"/>
    <w:rsid w:val="00846BBE"/>
    <w:rsid w:val="0084742D"/>
    <w:rsid w:val="0085047F"/>
    <w:rsid w:val="0085133A"/>
    <w:rsid w:val="00851951"/>
    <w:rsid w:val="008525F5"/>
    <w:rsid w:val="00852C45"/>
    <w:rsid w:val="0085317F"/>
    <w:rsid w:val="008531D2"/>
    <w:rsid w:val="008536CA"/>
    <w:rsid w:val="008541BD"/>
    <w:rsid w:val="00855C29"/>
    <w:rsid w:val="0085738A"/>
    <w:rsid w:val="0086046B"/>
    <w:rsid w:val="00860963"/>
    <w:rsid w:val="008610FC"/>
    <w:rsid w:val="008612FA"/>
    <w:rsid w:val="00862FD2"/>
    <w:rsid w:val="00864BF3"/>
    <w:rsid w:val="00865033"/>
    <w:rsid w:val="0086539A"/>
    <w:rsid w:val="00865FF5"/>
    <w:rsid w:val="008663F0"/>
    <w:rsid w:val="00866455"/>
    <w:rsid w:val="00866DCC"/>
    <w:rsid w:val="008670AB"/>
    <w:rsid w:val="00867139"/>
    <w:rsid w:val="0086716D"/>
    <w:rsid w:val="0087045B"/>
    <w:rsid w:val="008719BC"/>
    <w:rsid w:val="00871F20"/>
    <w:rsid w:val="0087443D"/>
    <w:rsid w:val="008749BF"/>
    <w:rsid w:val="00874C3A"/>
    <w:rsid w:val="008768CA"/>
    <w:rsid w:val="00877F26"/>
    <w:rsid w:val="00880559"/>
    <w:rsid w:val="00880AF8"/>
    <w:rsid w:val="0088160B"/>
    <w:rsid w:val="00881655"/>
    <w:rsid w:val="00881B80"/>
    <w:rsid w:val="00883564"/>
    <w:rsid w:val="008840FF"/>
    <w:rsid w:val="00884749"/>
    <w:rsid w:val="00884944"/>
    <w:rsid w:val="00884B9E"/>
    <w:rsid w:val="00885950"/>
    <w:rsid w:val="0088694A"/>
    <w:rsid w:val="00886976"/>
    <w:rsid w:val="00886E81"/>
    <w:rsid w:val="00886F47"/>
    <w:rsid w:val="008902B9"/>
    <w:rsid w:val="00891679"/>
    <w:rsid w:val="00894C4C"/>
    <w:rsid w:val="00895C2F"/>
    <w:rsid w:val="00897194"/>
    <w:rsid w:val="0089745C"/>
    <w:rsid w:val="00897657"/>
    <w:rsid w:val="008A06E7"/>
    <w:rsid w:val="008A1F7A"/>
    <w:rsid w:val="008A22B3"/>
    <w:rsid w:val="008A264E"/>
    <w:rsid w:val="008A2BCC"/>
    <w:rsid w:val="008A59F5"/>
    <w:rsid w:val="008A5FEF"/>
    <w:rsid w:val="008A6B5E"/>
    <w:rsid w:val="008A6FC4"/>
    <w:rsid w:val="008A73CC"/>
    <w:rsid w:val="008A7413"/>
    <w:rsid w:val="008B04A8"/>
    <w:rsid w:val="008B0648"/>
    <w:rsid w:val="008B0835"/>
    <w:rsid w:val="008B0DCB"/>
    <w:rsid w:val="008B2259"/>
    <w:rsid w:val="008B234F"/>
    <w:rsid w:val="008B31F0"/>
    <w:rsid w:val="008B36A2"/>
    <w:rsid w:val="008B46AA"/>
    <w:rsid w:val="008B5A23"/>
    <w:rsid w:val="008B7A6D"/>
    <w:rsid w:val="008C17B3"/>
    <w:rsid w:val="008C1D10"/>
    <w:rsid w:val="008C2FDD"/>
    <w:rsid w:val="008C3142"/>
    <w:rsid w:val="008C3221"/>
    <w:rsid w:val="008C3C76"/>
    <w:rsid w:val="008C567C"/>
    <w:rsid w:val="008C74ED"/>
    <w:rsid w:val="008D146B"/>
    <w:rsid w:val="008D16CB"/>
    <w:rsid w:val="008D264B"/>
    <w:rsid w:val="008D4234"/>
    <w:rsid w:val="008D46A3"/>
    <w:rsid w:val="008D5DF3"/>
    <w:rsid w:val="008D6A4F"/>
    <w:rsid w:val="008D7B95"/>
    <w:rsid w:val="008D7E62"/>
    <w:rsid w:val="008D7E70"/>
    <w:rsid w:val="008E04EF"/>
    <w:rsid w:val="008E0843"/>
    <w:rsid w:val="008E0E2A"/>
    <w:rsid w:val="008E1DEF"/>
    <w:rsid w:val="008E3509"/>
    <w:rsid w:val="008E361B"/>
    <w:rsid w:val="008E41BB"/>
    <w:rsid w:val="008E4342"/>
    <w:rsid w:val="008E524C"/>
    <w:rsid w:val="008E54CA"/>
    <w:rsid w:val="008E74C1"/>
    <w:rsid w:val="008F0251"/>
    <w:rsid w:val="008F03F8"/>
    <w:rsid w:val="008F19F9"/>
    <w:rsid w:val="008F29B7"/>
    <w:rsid w:val="008F32DB"/>
    <w:rsid w:val="008F462B"/>
    <w:rsid w:val="008F48CF"/>
    <w:rsid w:val="008F57C0"/>
    <w:rsid w:val="008F6CF1"/>
    <w:rsid w:val="008F7587"/>
    <w:rsid w:val="00900F25"/>
    <w:rsid w:val="009026F6"/>
    <w:rsid w:val="0090271F"/>
    <w:rsid w:val="009057EE"/>
    <w:rsid w:val="009073A7"/>
    <w:rsid w:val="00911615"/>
    <w:rsid w:val="009121FD"/>
    <w:rsid w:val="00912EEF"/>
    <w:rsid w:val="00914212"/>
    <w:rsid w:val="009158B3"/>
    <w:rsid w:val="00916609"/>
    <w:rsid w:val="009167F5"/>
    <w:rsid w:val="0091687F"/>
    <w:rsid w:val="0091697C"/>
    <w:rsid w:val="00916B4F"/>
    <w:rsid w:val="009170C9"/>
    <w:rsid w:val="009174E3"/>
    <w:rsid w:val="009175D3"/>
    <w:rsid w:val="00920117"/>
    <w:rsid w:val="00920D21"/>
    <w:rsid w:val="0092207A"/>
    <w:rsid w:val="0092291C"/>
    <w:rsid w:val="00922A02"/>
    <w:rsid w:val="009234AF"/>
    <w:rsid w:val="009236FB"/>
    <w:rsid w:val="00923C0B"/>
    <w:rsid w:val="00924E12"/>
    <w:rsid w:val="00926A7C"/>
    <w:rsid w:val="00926D86"/>
    <w:rsid w:val="0093063C"/>
    <w:rsid w:val="00931061"/>
    <w:rsid w:val="009312D2"/>
    <w:rsid w:val="00933DF8"/>
    <w:rsid w:val="00933E02"/>
    <w:rsid w:val="00934042"/>
    <w:rsid w:val="0093426C"/>
    <w:rsid w:val="0093444E"/>
    <w:rsid w:val="00934FB0"/>
    <w:rsid w:val="009359C1"/>
    <w:rsid w:val="009368F7"/>
    <w:rsid w:val="00937E12"/>
    <w:rsid w:val="00941595"/>
    <w:rsid w:val="00941A10"/>
    <w:rsid w:val="00942EC2"/>
    <w:rsid w:val="00943FA2"/>
    <w:rsid w:val="00944A41"/>
    <w:rsid w:val="00945BB5"/>
    <w:rsid w:val="009474DD"/>
    <w:rsid w:val="00951381"/>
    <w:rsid w:val="0095190D"/>
    <w:rsid w:val="00954CCD"/>
    <w:rsid w:val="009565DF"/>
    <w:rsid w:val="00956878"/>
    <w:rsid w:val="00960C22"/>
    <w:rsid w:val="00961B32"/>
    <w:rsid w:val="0096225D"/>
    <w:rsid w:val="00964D5B"/>
    <w:rsid w:val="00966232"/>
    <w:rsid w:val="009664FF"/>
    <w:rsid w:val="0097004A"/>
    <w:rsid w:val="00970A77"/>
    <w:rsid w:val="00972DE9"/>
    <w:rsid w:val="00974179"/>
    <w:rsid w:val="00974BB0"/>
    <w:rsid w:val="00974D9E"/>
    <w:rsid w:val="00974F64"/>
    <w:rsid w:val="00975A75"/>
    <w:rsid w:val="00977040"/>
    <w:rsid w:val="0097790E"/>
    <w:rsid w:val="009802BA"/>
    <w:rsid w:val="00980D60"/>
    <w:rsid w:val="00983994"/>
    <w:rsid w:val="00984B64"/>
    <w:rsid w:val="00984D40"/>
    <w:rsid w:val="00985A20"/>
    <w:rsid w:val="00985AE8"/>
    <w:rsid w:val="00987D22"/>
    <w:rsid w:val="00990778"/>
    <w:rsid w:val="0099116A"/>
    <w:rsid w:val="00991D6A"/>
    <w:rsid w:val="009922DE"/>
    <w:rsid w:val="00992AF2"/>
    <w:rsid w:val="009957D3"/>
    <w:rsid w:val="00995800"/>
    <w:rsid w:val="00996B5C"/>
    <w:rsid w:val="00996D06"/>
    <w:rsid w:val="00997F3F"/>
    <w:rsid w:val="009A28DE"/>
    <w:rsid w:val="009A2E50"/>
    <w:rsid w:val="009A3B8C"/>
    <w:rsid w:val="009A3DD8"/>
    <w:rsid w:val="009A4250"/>
    <w:rsid w:val="009A4864"/>
    <w:rsid w:val="009A7A35"/>
    <w:rsid w:val="009A7AFB"/>
    <w:rsid w:val="009B04B1"/>
    <w:rsid w:val="009B07CD"/>
    <w:rsid w:val="009B3579"/>
    <w:rsid w:val="009B6A03"/>
    <w:rsid w:val="009B76A6"/>
    <w:rsid w:val="009C0424"/>
    <w:rsid w:val="009C083A"/>
    <w:rsid w:val="009C0FC4"/>
    <w:rsid w:val="009C229E"/>
    <w:rsid w:val="009C23B4"/>
    <w:rsid w:val="009C26A2"/>
    <w:rsid w:val="009C2FF3"/>
    <w:rsid w:val="009C3AFC"/>
    <w:rsid w:val="009C3CDF"/>
    <w:rsid w:val="009C5EE1"/>
    <w:rsid w:val="009C6446"/>
    <w:rsid w:val="009C6B5B"/>
    <w:rsid w:val="009C7434"/>
    <w:rsid w:val="009D00E7"/>
    <w:rsid w:val="009D148B"/>
    <w:rsid w:val="009D265D"/>
    <w:rsid w:val="009D2CFC"/>
    <w:rsid w:val="009D31A7"/>
    <w:rsid w:val="009D3482"/>
    <w:rsid w:val="009D3E41"/>
    <w:rsid w:val="009D41FC"/>
    <w:rsid w:val="009D430B"/>
    <w:rsid w:val="009D547F"/>
    <w:rsid w:val="009D58F6"/>
    <w:rsid w:val="009D796B"/>
    <w:rsid w:val="009E0CE1"/>
    <w:rsid w:val="009E215A"/>
    <w:rsid w:val="009E32F1"/>
    <w:rsid w:val="009E360B"/>
    <w:rsid w:val="009E4130"/>
    <w:rsid w:val="009E4FCB"/>
    <w:rsid w:val="009E5D50"/>
    <w:rsid w:val="009E6120"/>
    <w:rsid w:val="009E64FC"/>
    <w:rsid w:val="009E71C1"/>
    <w:rsid w:val="009E7A4D"/>
    <w:rsid w:val="009F0F95"/>
    <w:rsid w:val="009F1CA2"/>
    <w:rsid w:val="009F1EE5"/>
    <w:rsid w:val="009F2266"/>
    <w:rsid w:val="009F2DA3"/>
    <w:rsid w:val="009F3991"/>
    <w:rsid w:val="009F3AA4"/>
    <w:rsid w:val="009F3B17"/>
    <w:rsid w:val="009F4ED6"/>
    <w:rsid w:val="009F549B"/>
    <w:rsid w:val="009F5AA2"/>
    <w:rsid w:val="009F62EC"/>
    <w:rsid w:val="009F6A33"/>
    <w:rsid w:val="009F6E12"/>
    <w:rsid w:val="009F7596"/>
    <w:rsid w:val="009F7754"/>
    <w:rsid w:val="00A00A04"/>
    <w:rsid w:val="00A01352"/>
    <w:rsid w:val="00A0254A"/>
    <w:rsid w:val="00A03F3D"/>
    <w:rsid w:val="00A04540"/>
    <w:rsid w:val="00A04827"/>
    <w:rsid w:val="00A06A73"/>
    <w:rsid w:val="00A10F02"/>
    <w:rsid w:val="00A122CF"/>
    <w:rsid w:val="00A134E0"/>
    <w:rsid w:val="00A13F60"/>
    <w:rsid w:val="00A14B2B"/>
    <w:rsid w:val="00A14FCC"/>
    <w:rsid w:val="00A209DD"/>
    <w:rsid w:val="00A21568"/>
    <w:rsid w:val="00A21CCF"/>
    <w:rsid w:val="00A22BEA"/>
    <w:rsid w:val="00A237D5"/>
    <w:rsid w:val="00A2442F"/>
    <w:rsid w:val="00A24481"/>
    <w:rsid w:val="00A258E1"/>
    <w:rsid w:val="00A26442"/>
    <w:rsid w:val="00A273F8"/>
    <w:rsid w:val="00A315CD"/>
    <w:rsid w:val="00A325B1"/>
    <w:rsid w:val="00A33956"/>
    <w:rsid w:val="00A34058"/>
    <w:rsid w:val="00A34D24"/>
    <w:rsid w:val="00A354E8"/>
    <w:rsid w:val="00A35556"/>
    <w:rsid w:val="00A35D95"/>
    <w:rsid w:val="00A36196"/>
    <w:rsid w:val="00A3627C"/>
    <w:rsid w:val="00A369AA"/>
    <w:rsid w:val="00A36BCE"/>
    <w:rsid w:val="00A40721"/>
    <w:rsid w:val="00A419E2"/>
    <w:rsid w:val="00A41AF6"/>
    <w:rsid w:val="00A41B17"/>
    <w:rsid w:val="00A43498"/>
    <w:rsid w:val="00A43EF3"/>
    <w:rsid w:val="00A445A5"/>
    <w:rsid w:val="00A45FE2"/>
    <w:rsid w:val="00A46022"/>
    <w:rsid w:val="00A46C3D"/>
    <w:rsid w:val="00A46DA1"/>
    <w:rsid w:val="00A470B4"/>
    <w:rsid w:val="00A47851"/>
    <w:rsid w:val="00A5010F"/>
    <w:rsid w:val="00A51764"/>
    <w:rsid w:val="00A51BEE"/>
    <w:rsid w:val="00A5224A"/>
    <w:rsid w:val="00A5239F"/>
    <w:rsid w:val="00A52411"/>
    <w:rsid w:val="00A52A31"/>
    <w:rsid w:val="00A52D84"/>
    <w:rsid w:val="00A53724"/>
    <w:rsid w:val="00A53D4C"/>
    <w:rsid w:val="00A54AC7"/>
    <w:rsid w:val="00A558DF"/>
    <w:rsid w:val="00A559EF"/>
    <w:rsid w:val="00A5684F"/>
    <w:rsid w:val="00A575A8"/>
    <w:rsid w:val="00A61056"/>
    <w:rsid w:val="00A6230F"/>
    <w:rsid w:val="00A62753"/>
    <w:rsid w:val="00A630CF"/>
    <w:rsid w:val="00A63210"/>
    <w:rsid w:val="00A632BB"/>
    <w:rsid w:val="00A644B9"/>
    <w:rsid w:val="00A647C2"/>
    <w:rsid w:val="00A64F4D"/>
    <w:rsid w:val="00A70614"/>
    <w:rsid w:val="00A70BEF"/>
    <w:rsid w:val="00A7177C"/>
    <w:rsid w:val="00A719F7"/>
    <w:rsid w:val="00A728E8"/>
    <w:rsid w:val="00A729AA"/>
    <w:rsid w:val="00A73D42"/>
    <w:rsid w:val="00A73FF0"/>
    <w:rsid w:val="00A7565B"/>
    <w:rsid w:val="00A76B38"/>
    <w:rsid w:val="00A7772D"/>
    <w:rsid w:val="00A81231"/>
    <w:rsid w:val="00A8206F"/>
    <w:rsid w:val="00A82240"/>
    <w:rsid w:val="00A82346"/>
    <w:rsid w:val="00A83D72"/>
    <w:rsid w:val="00A84464"/>
    <w:rsid w:val="00A8485E"/>
    <w:rsid w:val="00A87997"/>
    <w:rsid w:val="00A91160"/>
    <w:rsid w:val="00A92A9A"/>
    <w:rsid w:val="00A93564"/>
    <w:rsid w:val="00A94C11"/>
    <w:rsid w:val="00A94F29"/>
    <w:rsid w:val="00A96290"/>
    <w:rsid w:val="00A9671C"/>
    <w:rsid w:val="00A96C88"/>
    <w:rsid w:val="00A973D8"/>
    <w:rsid w:val="00A97DA2"/>
    <w:rsid w:val="00AA13E2"/>
    <w:rsid w:val="00AA31D3"/>
    <w:rsid w:val="00AA416D"/>
    <w:rsid w:val="00AA4F35"/>
    <w:rsid w:val="00AA5E39"/>
    <w:rsid w:val="00AA754C"/>
    <w:rsid w:val="00AB2034"/>
    <w:rsid w:val="00AB21D9"/>
    <w:rsid w:val="00AB3249"/>
    <w:rsid w:val="00AB5157"/>
    <w:rsid w:val="00AB55AC"/>
    <w:rsid w:val="00AB6C35"/>
    <w:rsid w:val="00AB6E6B"/>
    <w:rsid w:val="00AC0727"/>
    <w:rsid w:val="00AC178C"/>
    <w:rsid w:val="00AC1FA8"/>
    <w:rsid w:val="00AC43D6"/>
    <w:rsid w:val="00AC47DF"/>
    <w:rsid w:val="00AC4BFF"/>
    <w:rsid w:val="00AC4E29"/>
    <w:rsid w:val="00AC6A5F"/>
    <w:rsid w:val="00AC7061"/>
    <w:rsid w:val="00AC790E"/>
    <w:rsid w:val="00AD0ACD"/>
    <w:rsid w:val="00AD0C66"/>
    <w:rsid w:val="00AD29EB"/>
    <w:rsid w:val="00AD32A8"/>
    <w:rsid w:val="00AD47C0"/>
    <w:rsid w:val="00AD7A4A"/>
    <w:rsid w:val="00AE040B"/>
    <w:rsid w:val="00AE0477"/>
    <w:rsid w:val="00AE1191"/>
    <w:rsid w:val="00AE1D17"/>
    <w:rsid w:val="00AE32AA"/>
    <w:rsid w:val="00AE3813"/>
    <w:rsid w:val="00AE5DE7"/>
    <w:rsid w:val="00AF2A72"/>
    <w:rsid w:val="00AF2C78"/>
    <w:rsid w:val="00AF2F9A"/>
    <w:rsid w:val="00AF3271"/>
    <w:rsid w:val="00AF40AC"/>
    <w:rsid w:val="00AF6366"/>
    <w:rsid w:val="00B00D9F"/>
    <w:rsid w:val="00B00FC1"/>
    <w:rsid w:val="00B02F83"/>
    <w:rsid w:val="00B04677"/>
    <w:rsid w:val="00B05FE9"/>
    <w:rsid w:val="00B060A7"/>
    <w:rsid w:val="00B06236"/>
    <w:rsid w:val="00B0675F"/>
    <w:rsid w:val="00B075FF"/>
    <w:rsid w:val="00B106C3"/>
    <w:rsid w:val="00B114D3"/>
    <w:rsid w:val="00B117B3"/>
    <w:rsid w:val="00B12712"/>
    <w:rsid w:val="00B12DB9"/>
    <w:rsid w:val="00B139DB"/>
    <w:rsid w:val="00B14063"/>
    <w:rsid w:val="00B14104"/>
    <w:rsid w:val="00B151BE"/>
    <w:rsid w:val="00B15382"/>
    <w:rsid w:val="00B15449"/>
    <w:rsid w:val="00B1576F"/>
    <w:rsid w:val="00B16BE9"/>
    <w:rsid w:val="00B16CCF"/>
    <w:rsid w:val="00B175ED"/>
    <w:rsid w:val="00B17C97"/>
    <w:rsid w:val="00B20769"/>
    <w:rsid w:val="00B21926"/>
    <w:rsid w:val="00B21FDB"/>
    <w:rsid w:val="00B22151"/>
    <w:rsid w:val="00B22242"/>
    <w:rsid w:val="00B22A1E"/>
    <w:rsid w:val="00B24615"/>
    <w:rsid w:val="00B25F4A"/>
    <w:rsid w:val="00B26B60"/>
    <w:rsid w:val="00B26BC7"/>
    <w:rsid w:val="00B31BBA"/>
    <w:rsid w:val="00B31C63"/>
    <w:rsid w:val="00B32B05"/>
    <w:rsid w:val="00B32BE8"/>
    <w:rsid w:val="00B33E84"/>
    <w:rsid w:val="00B35A7C"/>
    <w:rsid w:val="00B35D9B"/>
    <w:rsid w:val="00B3671D"/>
    <w:rsid w:val="00B36A57"/>
    <w:rsid w:val="00B36E5A"/>
    <w:rsid w:val="00B37D83"/>
    <w:rsid w:val="00B40041"/>
    <w:rsid w:val="00B403B3"/>
    <w:rsid w:val="00B408FD"/>
    <w:rsid w:val="00B40A88"/>
    <w:rsid w:val="00B4126F"/>
    <w:rsid w:val="00B419A4"/>
    <w:rsid w:val="00B41AA1"/>
    <w:rsid w:val="00B41E66"/>
    <w:rsid w:val="00B41EE7"/>
    <w:rsid w:val="00B421F2"/>
    <w:rsid w:val="00B43973"/>
    <w:rsid w:val="00B43CA9"/>
    <w:rsid w:val="00B449FC"/>
    <w:rsid w:val="00B44DF0"/>
    <w:rsid w:val="00B459C0"/>
    <w:rsid w:val="00B45B76"/>
    <w:rsid w:val="00B45F9A"/>
    <w:rsid w:val="00B4629E"/>
    <w:rsid w:val="00B47844"/>
    <w:rsid w:val="00B47ABD"/>
    <w:rsid w:val="00B47FD1"/>
    <w:rsid w:val="00B50EA8"/>
    <w:rsid w:val="00B52126"/>
    <w:rsid w:val="00B528E2"/>
    <w:rsid w:val="00B52ACC"/>
    <w:rsid w:val="00B53456"/>
    <w:rsid w:val="00B54573"/>
    <w:rsid w:val="00B54D64"/>
    <w:rsid w:val="00B55E03"/>
    <w:rsid w:val="00B60A75"/>
    <w:rsid w:val="00B60B38"/>
    <w:rsid w:val="00B60B5F"/>
    <w:rsid w:val="00B6113E"/>
    <w:rsid w:val="00B61D19"/>
    <w:rsid w:val="00B62C44"/>
    <w:rsid w:val="00B62D2E"/>
    <w:rsid w:val="00B643EA"/>
    <w:rsid w:val="00B65110"/>
    <w:rsid w:val="00B65870"/>
    <w:rsid w:val="00B65A33"/>
    <w:rsid w:val="00B65B28"/>
    <w:rsid w:val="00B661C0"/>
    <w:rsid w:val="00B661F7"/>
    <w:rsid w:val="00B67221"/>
    <w:rsid w:val="00B71459"/>
    <w:rsid w:val="00B724FB"/>
    <w:rsid w:val="00B729B9"/>
    <w:rsid w:val="00B729FF"/>
    <w:rsid w:val="00B74F92"/>
    <w:rsid w:val="00B75553"/>
    <w:rsid w:val="00B76E58"/>
    <w:rsid w:val="00B7710D"/>
    <w:rsid w:val="00B7739F"/>
    <w:rsid w:val="00B77D6F"/>
    <w:rsid w:val="00B81B05"/>
    <w:rsid w:val="00B81D2E"/>
    <w:rsid w:val="00B81F83"/>
    <w:rsid w:val="00B82643"/>
    <w:rsid w:val="00B83683"/>
    <w:rsid w:val="00B84530"/>
    <w:rsid w:val="00B8461B"/>
    <w:rsid w:val="00B858DB"/>
    <w:rsid w:val="00B85923"/>
    <w:rsid w:val="00B87F93"/>
    <w:rsid w:val="00B903C2"/>
    <w:rsid w:val="00B9279F"/>
    <w:rsid w:val="00B92995"/>
    <w:rsid w:val="00B92CBD"/>
    <w:rsid w:val="00B93022"/>
    <w:rsid w:val="00B938E1"/>
    <w:rsid w:val="00B9428B"/>
    <w:rsid w:val="00B947A7"/>
    <w:rsid w:val="00B955C3"/>
    <w:rsid w:val="00B958F1"/>
    <w:rsid w:val="00B9597D"/>
    <w:rsid w:val="00B96C01"/>
    <w:rsid w:val="00B96C86"/>
    <w:rsid w:val="00B96E86"/>
    <w:rsid w:val="00B97B12"/>
    <w:rsid w:val="00BA0577"/>
    <w:rsid w:val="00BA247D"/>
    <w:rsid w:val="00BA3C54"/>
    <w:rsid w:val="00BA3DDD"/>
    <w:rsid w:val="00BA4184"/>
    <w:rsid w:val="00BA66B7"/>
    <w:rsid w:val="00BA6CA4"/>
    <w:rsid w:val="00BB0B93"/>
    <w:rsid w:val="00BB148A"/>
    <w:rsid w:val="00BB17FC"/>
    <w:rsid w:val="00BB2E05"/>
    <w:rsid w:val="00BB3434"/>
    <w:rsid w:val="00BB38E8"/>
    <w:rsid w:val="00BB4DB2"/>
    <w:rsid w:val="00BC371E"/>
    <w:rsid w:val="00BC3AAC"/>
    <w:rsid w:val="00BC4AB5"/>
    <w:rsid w:val="00BC4D65"/>
    <w:rsid w:val="00BC646A"/>
    <w:rsid w:val="00BC7197"/>
    <w:rsid w:val="00BC71AE"/>
    <w:rsid w:val="00BC7898"/>
    <w:rsid w:val="00BD09FD"/>
    <w:rsid w:val="00BD0A57"/>
    <w:rsid w:val="00BD0AC5"/>
    <w:rsid w:val="00BD0D87"/>
    <w:rsid w:val="00BD1F32"/>
    <w:rsid w:val="00BD286F"/>
    <w:rsid w:val="00BD2DA5"/>
    <w:rsid w:val="00BD4267"/>
    <w:rsid w:val="00BD50C5"/>
    <w:rsid w:val="00BD609F"/>
    <w:rsid w:val="00BD73F5"/>
    <w:rsid w:val="00BD7503"/>
    <w:rsid w:val="00BE0318"/>
    <w:rsid w:val="00BE031A"/>
    <w:rsid w:val="00BE074F"/>
    <w:rsid w:val="00BE3A44"/>
    <w:rsid w:val="00BE4852"/>
    <w:rsid w:val="00BE49BF"/>
    <w:rsid w:val="00BE5542"/>
    <w:rsid w:val="00BE6C19"/>
    <w:rsid w:val="00BE749D"/>
    <w:rsid w:val="00BF021E"/>
    <w:rsid w:val="00BF266E"/>
    <w:rsid w:val="00BF2991"/>
    <w:rsid w:val="00BF372D"/>
    <w:rsid w:val="00BF4D83"/>
    <w:rsid w:val="00BF6645"/>
    <w:rsid w:val="00BF711F"/>
    <w:rsid w:val="00BF7487"/>
    <w:rsid w:val="00BF774C"/>
    <w:rsid w:val="00C013D6"/>
    <w:rsid w:val="00C01810"/>
    <w:rsid w:val="00C01A70"/>
    <w:rsid w:val="00C02A59"/>
    <w:rsid w:val="00C03555"/>
    <w:rsid w:val="00C10CB9"/>
    <w:rsid w:val="00C10D87"/>
    <w:rsid w:val="00C12786"/>
    <w:rsid w:val="00C129CE"/>
    <w:rsid w:val="00C12B51"/>
    <w:rsid w:val="00C139A8"/>
    <w:rsid w:val="00C1587A"/>
    <w:rsid w:val="00C160F4"/>
    <w:rsid w:val="00C162C4"/>
    <w:rsid w:val="00C16CAB"/>
    <w:rsid w:val="00C17F2A"/>
    <w:rsid w:val="00C20286"/>
    <w:rsid w:val="00C23181"/>
    <w:rsid w:val="00C23E7E"/>
    <w:rsid w:val="00C2422B"/>
    <w:rsid w:val="00C24281"/>
    <w:rsid w:val="00C2462E"/>
    <w:rsid w:val="00C25F9F"/>
    <w:rsid w:val="00C26223"/>
    <w:rsid w:val="00C26862"/>
    <w:rsid w:val="00C26B3A"/>
    <w:rsid w:val="00C3030F"/>
    <w:rsid w:val="00C309B9"/>
    <w:rsid w:val="00C31508"/>
    <w:rsid w:val="00C31AA4"/>
    <w:rsid w:val="00C326A8"/>
    <w:rsid w:val="00C33045"/>
    <w:rsid w:val="00C33079"/>
    <w:rsid w:val="00C33BE9"/>
    <w:rsid w:val="00C34A3D"/>
    <w:rsid w:val="00C35D64"/>
    <w:rsid w:val="00C378B6"/>
    <w:rsid w:val="00C40346"/>
    <w:rsid w:val="00C43548"/>
    <w:rsid w:val="00C436A9"/>
    <w:rsid w:val="00C437CD"/>
    <w:rsid w:val="00C46CA0"/>
    <w:rsid w:val="00C46F19"/>
    <w:rsid w:val="00C46F87"/>
    <w:rsid w:val="00C5009E"/>
    <w:rsid w:val="00C50588"/>
    <w:rsid w:val="00C505FD"/>
    <w:rsid w:val="00C522DE"/>
    <w:rsid w:val="00C523F4"/>
    <w:rsid w:val="00C535BB"/>
    <w:rsid w:val="00C53AC7"/>
    <w:rsid w:val="00C551D1"/>
    <w:rsid w:val="00C55B5E"/>
    <w:rsid w:val="00C57DCA"/>
    <w:rsid w:val="00C608C8"/>
    <w:rsid w:val="00C60C7F"/>
    <w:rsid w:val="00C60F8F"/>
    <w:rsid w:val="00C6109A"/>
    <w:rsid w:val="00C61D19"/>
    <w:rsid w:val="00C639A8"/>
    <w:rsid w:val="00C659DA"/>
    <w:rsid w:val="00C6703B"/>
    <w:rsid w:val="00C67681"/>
    <w:rsid w:val="00C67945"/>
    <w:rsid w:val="00C67C27"/>
    <w:rsid w:val="00C67C94"/>
    <w:rsid w:val="00C70261"/>
    <w:rsid w:val="00C70F82"/>
    <w:rsid w:val="00C72066"/>
    <w:rsid w:val="00C720DE"/>
    <w:rsid w:val="00C7260D"/>
    <w:rsid w:val="00C7301D"/>
    <w:rsid w:val="00C737CC"/>
    <w:rsid w:val="00C74432"/>
    <w:rsid w:val="00C74EBA"/>
    <w:rsid w:val="00C77A04"/>
    <w:rsid w:val="00C828B8"/>
    <w:rsid w:val="00C83A13"/>
    <w:rsid w:val="00C849E3"/>
    <w:rsid w:val="00C84A44"/>
    <w:rsid w:val="00C85073"/>
    <w:rsid w:val="00C85185"/>
    <w:rsid w:val="00C852B7"/>
    <w:rsid w:val="00C85D63"/>
    <w:rsid w:val="00C86B8D"/>
    <w:rsid w:val="00C86CEC"/>
    <w:rsid w:val="00C86EFE"/>
    <w:rsid w:val="00C87721"/>
    <w:rsid w:val="00C905FB"/>
    <w:rsid w:val="00C90811"/>
    <w:rsid w:val="00C90ADF"/>
    <w:rsid w:val="00C912CC"/>
    <w:rsid w:val="00C91888"/>
    <w:rsid w:val="00C92312"/>
    <w:rsid w:val="00C923CA"/>
    <w:rsid w:val="00C9322B"/>
    <w:rsid w:val="00C9334C"/>
    <w:rsid w:val="00C9455D"/>
    <w:rsid w:val="00C94B6D"/>
    <w:rsid w:val="00C951DE"/>
    <w:rsid w:val="00C95956"/>
    <w:rsid w:val="00C960F6"/>
    <w:rsid w:val="00C96428"/>
    <w:rsid w:val="00C96514"/>
    <w:rsid w:val="00C97C59"/>
    <w:rsid w:val="00C97E02"/>
    <w:rsid w:val="00CA1D01"/>
    <w:rsid w:val="00CA1D71"/>
    <w:rsid w:val="00CA3490"/>
    <w:rsid w:val="00CA38D9"/>
    <w:rsid w:val="00CA3D0C"/>
    <w:rsid w:val="00CA496C"/>
    <w:rsid w:val="00CA4A1F"/>
    <w:rsid w:val="00CA4D8F"/>
    <w:rsid w:val="00CA5CB4"/>
    <w:rsid w:val="00CA7F1B"/>
    <w:rsid w:val="00CB02DE"/>
    <w:rsid w:val="00CB04EA"/>
    <w:rsid w:val="00CB0DC0"/>
    <w:rsid w:val="00CB1FE9"/>
    <w:rsid w:val="00CB2E74"/>
    <w:rsid w:val="00CB316B"/>
    <w:rsid w:val="00CB4FB2"/>
    <w:rsid w:val="00CB5563"/>
    <w:rsid w:val="00CB69BA"/>
    <w:rsid w:val="00CB6BBF"/>
    <w:rsid w:val="00CB6C43"/>
    <w:rsid w:val="00CB7E17"/>
    <w:rsid w:val="00CC0714"/>
    <w:rsid w:val="00CC0E2E"/>
    <w:rsid w:val="00CC1DF7"/>
    <w:rsid w:val="00CC1E29"/>
    <w:rsid w:val="00CC29CE"/>
    <w:rsid w:val="00CC2F45"/>
    <w:rsid w:val="00CC4802"/>
    <w:rsid w:val="00CC559E"/>
    <w:rsid w:val="00CC7E1E"/>
    <w:rsid w:val="00CD0B23"/>
    <w:rsid w:val="00CD0EF9"/>
    <w:rsid w:val="00CD1947"/>
    <w:rsid w:val="00CD2747"/>
    <w:rsid w:val="00CD2F7B"/>
    <w:rsid w:val="00CD3CC5"/>
    <w:rsid w:val="00CD4C7B"/>
    <w:rsid w:val="00CD4D94"/>
    <w:rsid w:val="00CD55CC"/>
    <w:rsid w:val="00CD5EA7"/>
    <w:rsid w:val="00CD696A"/>
    <w:rsid w:val="00CD7510"/>
    <w:rsid w:val="00CE0128"/>
    <w:rsid w:val="00CE09F5"/>
    <w:rsid w:val="00CE0A31"/>
    <w:rsid w:val="00CE1755"/>
    <w:rsid w:val="00CE2547"/>
    <w:rsid w:val="00CE2626"/>
    <w:rsid w:val="00CE3443"/>
    <w:rsid w:val="00CE42F3"/>
    <w:rsid w:val="00CE44ED"/>
    <w:rsid w:val="00CE4AA6"/>
    <w:rsid w:val="00CE58A8"/>
    <w:rsid w:val="00CE58BD"/>
    <w:rsid w:val="00CE6BBF"/>
    <w:rsid w:val="00CE6C7A"/>
    <w:rsid w:val="00CF0BB6"/>
    <w:rsid w:val="00CF10AC"/>
    <w:rsid w:val="00CF14BD"/>
    <w:rsid w:val="00CF18C9"/>
    <w:rsid w:val="00CF18E5"/>
    <w:rsid w:val="00CF28EB"/>
    <w:rsid w:val="00CF4274"/>
    <w:rsid w:val="00CF43F8"/>
    <w:rsid w:val="00CF4483"/>
    <w:rsid w:val="00CF4C3B"/>
    <w:rsid w:val="00D00478"/>
    <w:rsid w:val="00D013A3"/>
    <w:rsid w:val="00D0150E"/>
    <w:rsid w:val="00D01ECA"/>
    <w:rsid w:val="00D0244E"/>
    <w:rsid w:val="00D024ED"/>
    <w:rsid w:val="00D03D4A"/>
    <w:rsid w:val="00D049AA"/>
    <w:rsid w:val="00D04B43"/>
    <w:rsid w:val="00D10951"/>
    <w:rsid w:val="00D1211F"/>
    <w:rsid w:val="00D125ED"/>
    <w:rsid w:val="00D13E63"/>
    <w:rsid w:val="00D1473D"/>
    <w:rsid w:val="00D15120"/>
    <w:rsid w:val="00D16C71"/>
    <w:rsid w:val="00D1717A"/>
    <w:rsid w:val="00D203BA"/>
    <w:rsid w:val="00D20564"/>
    <w:rsid w:val="00D22C51"/>
    <w:rsid w:val="00D22DCD"/>
    <w:rsid w:val="00D23287"/>
    <w:rsid w:val="00D24BEF"/>
    <w:rsid w:val="00D26251"/>
    <w:rsid w:val="00D26C7D"/>
    <w:rsid w:val="00D271F9"/>
    <w:rsid w:val="00D274C9"/>
    <w:rsid w:val="00D30BCB"/>
    <w:rsid w:val="00D30C3E"/>
    <w:rsid w:val="00D31563"/>
    <w:rsid w:val="00D31CB8"/>
    <w:rsid w:val="00D338A9"/>
    <w:rsid w:val="00D340DA"/>
    <w:rsid w:val="00D35917"/>
    <w:rsid w:val="00D37F9D"/>
    <w:rsid w:val="00D41DCB"/>
    <w:rsid w:val="00D4296C"/>
    <w:rsid w:val="00D42BFB"/>
    <w:rsid w:val="00D43360"/>
    <w:rsid w:val="00D4467B"/>
    <w:rsid w:val="00D45204"/>
    <w:rsid w:val="00D45BBC"/>
    <w:rsid w:val="00D47508"/>
    <w:rsid w:val="00D47558"/>
    <w:rsid w:val="00D50815"/>
    <w:rsid w:val="00D51B26"/>
    <w:rsid w:val="00D51CA1"/>
    <w:rsid w:val="00D52838"/>
    <w:rsid w:val="00D53C38"/>
    <w:rsid w:val="00D545A2"/>
    <w:rsid w:val="00D55064"/>
    <w:rsid w:val="00D55A85"/>
    <w:rsid w:val="00D57D9F"/>
    <w:rsid w:val="00D61B24"/>
    <w:rsid w:val="00D625F0"/>
    <w:rsid w:val="00D62B90"/>
    <w:rsid w:val="00D64C40"/>
    <w:rsid w:val="00D6547E"/>
    <w:rsid w:val="00D6571F"/>
    <w:rsid w:val="00D66C8B"/>
    <w:rsid w:val="00D67F22"/>
    <w:rsid w:val="00D706CA"/>
    <w:rsid w:val="00D70829"/>
    <w:rsid w:val="00D70CC2"/>
    <w:rsid w:val="00D71AA9"/>
    <w:rsid w:val="00D72D2D"/>
    <w:rsid w:val="00D738D6"/>
    <w:rsid w:val="00D766E4"/>
    <w:rsid w:val="00D77006"/>
    <w:rsid w:val="00D7766E"/>
    <w:rsid w:val="00D779CC"/>
    <w:rsid w:val="00D77A8E"/>
    <w:rsid w:val="00D8059B"/>
    <w:rsid w:val="00D80795"/>
    <w:rsid w:val="00D8218D"/>
    <w:rsid w:val="00D8239F"/>
    <w:rsid w:val="00D83270"/>
    <w:rsid w:val="00D83A6B"/>
    <w:rsid w:val="00D83BED"/>
    <w:rsid w:val="00D8419D"/>
    <w:rsid w:val="00D84873"/>
    <w:rsid w:val="00D84A92"/>
    <w:rsid w:val="00D84ED9"/>
    <w:rsid w:val="00D8698E"/>
    <w:rsid w:val="00D86E6F"/>
    <w:rsid w:val="00D87E00"/>
    <w:rsid w:val="00D9134D"/>
    <w:rsid w:val="00D919D2"/>
    <w:rsid w:val="00D919E9"/>
    <w:rsid w:val="00D93277"/>
    <w:rsid w:val="00D93803"/>
    <w:rsid w:val="00D93A56"/>
    <w:rsid w:val="00D9422A"/>
    <w:rsid w:val="00D94F9F"/>
    <w:rsid w:val="00D95CF9"/>
    <w:rsid w:val="00D96AF9"/>
    <w:rsid w:val="00D96D11"/>
    <w:rsid w:val="00D97355"/>
    <w:rsid w:val="00D97702"/>
    <w:rsid w:val="00DA181B"/>
    <w:rsid w:val="00DA1B98"/>
    <w:rsid w:val="00DA21AE"/>
    <w:rsid w:val="00DA2635"/>
    <w:rsid w:val="00DA2BE5"/>
    <w:rsid w:val="00DA2D91"/>
    <w:rsid w:val="00DA2E1E"/>
    <w:rsid w:val="00DA2E3B"/>
    <w:rsid w:val="00DA3EDB"/>
    <w:rsid w:val="00DA4407"/>
    <w:rsid w:val="00DA7A03"/>
    <w:rsid w:val="00DB1147"/>
    <w:rsid w:val="00DB1818"/>
    <w:rsid w:val="00DB1F57"/>
    <w:rsid w:val="00DB350F"/>
    <w:rsid w:val="00DB5C8B"/>
    <w:rsid w:val="00DB5EAD"/>
    <w:rsid w:val="00DB6076"/>
    <w:rsid w:val="00DB6CDF"/>
    <w:rsid w:val="00DB6D09"/>
    <w:rsid w:val="00DB7FE1"/>
    <w:rsid w:val="00DC01CC"/>
    <w:rsid w:val="00DC1D94"/>
    <w:rsid w:val="00DC309B"/>
    <w:rsid w:val="00DC373B"/>
    <w:rsid w:val="00DC3BE5"/>
    <w:rsid w:val="00DC3D1D"/>
    <w:rsid w:val="00DC3DC6"/>
    <w:rsid w:val="00DC4091"/>
    <w:rsid w:val="00DC4DA2"/>
    <w:rsid w:val="00DC4F85"/>
    <w:rsid w:val="00DC58BA"/>
    <w:rsid w:val="00DD0353"/>
    <w:rsid w:val="00DD03A7"/>
    <w:rsid w:val="00DD137F"/>
    <w:rsid w:val="00DD22FC"/>
    <w:rsid w:val="00DD2C5C"/>
    <w:rsid w:val="00DD2DC1"/>
    <w:rsid w:val="00DD550D"/>
    <w:rsid w:val="00DD650B"/>
    <w:rsid w:val="00DD6FA8"/>
    <w:rsid w:val="00DE0672"/>
    <w:rsid w:val="00DE3E1C"/>
    <w:rsid w:val="00DE4152"/>
    <w:rsid w:val="00DE41C2"/>
    <w:rsid w:val="00DE6B58"/>
    <w:rsid w:val="00DE6CC7"/>
    <w:rsid w:val="00DE7123"/>
    <w:rsid w:val="00DE7607"/>
    <w:rsid w:val="00DF2874"/>
    <w:rsid w:val="00DF2A8F"/>
    <w:rsid w:val="00DF2AE2"/>
    <w:rsid w:val="00DF416E"/>
    <w:rsid w:val="00DF59E1"/>
    <w:rsid w:val="00DF6A0F"/>
    <w:rsid w:val="00DF739E"/>
    <w:rsid w:val="00DF739F"/>
    <w:rsid w:val="00E001D3"/>
    <w:rsid w:val="00E023FD"/>
    <w:rsid w:val="00E023FE"/>
    <w:rsid w:val="00E03478"/>
    <w:rsid w:val="00E03893"/>
    <w:rsid w:val="00E03AA5"/>
    <w:rsid w:val="00E05125"/>
    <w:rsid w:val="00E05E79"/>
    <w:rsid w:val="00E071FD"/>
    <w:rsid w:val="00E100A1"/>
    <w:rsid w:val="00E10401"/>
    <w:rsid w:val="00E1056A"/>
    <w:rsid w:val="00E10CBF"/>
    <w:rsid w:val="00E1182C"/>
    <w:rsid w:val="00E12C43"/>
    <w:rsid w:val="00E1386F"/>
    <w:rsid w:val="00E13A97"/>
    <w:rsid w:val="00E13C23"/>
    <w:rsid w:val="00E14095"/>
    <w:rsid w:val="00E1575F"/>
    <w:rsid w:val="00E15AB1"/>
    <w:rsid w:val="00E15EBD"/>
    <w:rsid w:val="00E16739"/>
    <w:rsid w:val="00E168B0"/>
    <w:rsid w:val="00E1768C"/>
    <w:rsid w:val="00E20289"/>
    <w:rsid w:val="00E210C5"/>
    <w:rsid w:val="00E21EE4"/>
    <w:rsid w:val="00E223B2"/>
    <w:rsid w:val="00E245FD"/>
    <w:rsid w:val="00E24856"/>
    <w:rsid w:val="00E25FA4"/>
    <w:rsid w:val="00E26B60"/>
    <w:rsid w:val="00E274F3"/>
    <w:rsid w:val="00E275A4"/>
    <w:rsid w:val="00E27F93"/>
    <w:rsid w:val="00E30099"/>
    <w:rsid w:val="00E30792"/>
    <w:rsid w:val="00E32CAB"/>
    <w:rsid w:val="00E33458"/>
    <w:rsid w:val="00E337B9"/>
    <w:rsid w:val="00E33D6B"/>
    <w:rsid w:val="00E341EC"/>
    <w:rsid w:val="00E3510D"/>
    <w:rsid w:val="00E35A69"/>
    <w:rsid w:val="00E36586"/>
    <w:rsid w:val="00E36F2E"/>
    <w:rsid w:val="00E4045F"/>
    <w:rsid w:val="00E40AF9"/>
    <w:rsid w:val="00E4112C"/>
    <w:rsid w:val="00E412D9"/>
    <w:rsid w:val="00E41B6E"/>
    <w:rsid w:val="00E42A11"/>
    <w:rsid w:val="00E4440B"/>
    <w:rsid w:val="00E450A1"/>
    <w:rsid w:val="00E453DE"/>
    <w:rsid w:val="00E454C7"/>
    <w:rsid w:val="00E45722"/>
    <w:rsid w:val="00E459F3"/>
    <w:rsid w:val="00E45A11"/>
    <w:rsid w:val="00E46A3B"/>
    <w:rsid w:val="00E4756B"/>
    <w:rsid w:val="00E5122E"/>
    <w:rsid w:val="00E52A35"/>
    <w:rsid w:val="00E5322D"/>
    <w:rsid w:val="00E53962"/>
    <w:rsid w:val="00E5474E"/>
    <w:rsid w:val="00E54AC5"/>
    <w:rsid w:val="00E57351"/>
    <w:rsid w:val="00E5746D"/>
    <w:rsid w:val="00E60E0E"/>
    <w:rsid w:val="00E6140C"/>
    <w:rsid w:val="00E622D3"/>
    <w:rsid w:val="00E62835"/>
    <w:rsid w:val="00E63184"/>
    <w:rsid w:val="00E6352F"/>
    <w:rsid w:val="00E638C9"/>
    <w:rsid w:val="00E63ADA"/>
    <w:rsid w:val="00E666C4"/>
    <w:rsid w:val="00E67834"/>
    <w:rsid w:val="00E71E8D"/>
    <w:rsid w:val="00E728FF"/>
    <w:rsid w:val="00E73AFB"/>
    <w:rsid w:val="00E743E5"/>
    <w:rsid w:val="00E7504C"/>
    <w:rsid w:val="00E75EC3"/>
    <w:rsid w:val="00E77645"/>
    <w:rsid w:val="00E77875"/>
    <w:rsid w:val="00E779F0"/>
    <w:rsid w:val="00E77E70"/>
    <w:rsid w:val="00E80B82"/>
    <w:rsid w:val="00E8222F"/>
    <w:rsid w:val="00E836C0"/>
    <w:rsid w:val="00E83F63"/>
    <w:rsid w:val="00E8517A"/>
    <w:rsid w:val="00E854B4"/>
    <w:rsid w:val="00E85882"/>
    <w:rsid w:val="00E86088"/>
    <w:rsid w:val="00E87DC0"/>
    <w:rsid w:val="00E90967"/>
    <w:rsid w:val="00E915F0"/>
    <w:rsid w:val="00E91BF6"/>
    <w:rsid w:val="00E92666"/>
    <w:rsid w:val="00E9293B"/>
    <w:rsid w:val="00E92AC9"/>
    <w:rsid w:val="00E9329E"/>
    <w:rsid w:val="00E937FD"/>
    <w:rsid w:val="00E93DCB"/>
    <w:rsid w:val="00E93FE9"/>
    <w:rsid w:val="00E94250"/>
    <w:rsid w:val="00E9454B"/>
    <w:rsid w:val="00E96919"/>
    <w:rsid w:val="00E97A31"/>
    <w:rsid w:val="00EA05AE"/>
    <w:rsid w:val="00EA07EA"/>
    <w:rsid w:val="00EA0D94"/>
    <w:rsid w:val="00EA19F1"/>
    <w:rsid w:val="00EA2A36"/>
    <w:rsid w:val="00EA2F37"/>
    <w:rsid w:val="00EA399D"/>
    <w:rsid w:val="00EA4600"/>
    <w:rsid w:val="00EA46D9"/>
    <w:rsid w:val="00EA50F9"/>
    <w:rsid w:val="00EA5C21"/>
    <w:rsid w:val="00EA6797"/>
    <w:rsid w:val="00EB105D"/>
    <w:rsid w:val="00EB2691"/>
    <w:rsid w:val="00EB2948"/>
    <w:rsid w:val="00EB296D"/>
    <w:rsid w:val="00EB4D94"/>
    <w:rsid w:val="00EB5097"/>
    <w:rsid w:val="00EB5DEC"/>
    <w:rsid w:val="00EB685C"/>
    <w:rsid w:val="00EB6D70"/>
    <w:rsid w:val="00EB70F9"/>
    <w:rsid w:val="00EB736B"/>
    <w:rsid w:val="00EC0693"/>
    <w:rsid w:val="00EC224F"/>
    <w:rsid w:val="00EC309E"/>
    <w:rsid w:val="00EC4A25"/>
    <w:rsid w:val="00EC4BE5"/>
    <w:rsid w:val="00EC4C57"/>
    <w:rsid w:val="00EC4DA3"/>
    <w:rsid w:val="00EC52A2"/>
    <w:rsid w:val="00EC7A4F"/>
    <w:rsid w:val="00EC7DAF"/>
    <w:rsid w:val="00ED1455"/>
    <w:rsid w:val="00ED204D"/>
    <w:rsid w:val="00ED4E8D"/>
    <w:rsid w:val="00ED518C"/>
    <w:rsid w:val="00ED6718"/>
    <w:rsid w:val="00ED67F8"/>
    <w:rsid w:val="00ED7340"/>
    <w:rsid w:val="00ED7989"/>
    <w:rsid w:val="00ED7C5D"/>
    <w:rsid w:val="00EE0F92"/>
    <w:rsid w:val="00EE0F99"/>
    <w:rsid w:val="00EE0F9D"/>
    <w:rsid w:val="00EE1156"/>
    <w:rsid w:val="00EE3DDE"/>
    <w:rsid w:val="00EE3DE7"/>
    <w:rsid w:val="00EE3EE2"/>
    <w:rsid w:val="00EE41EE"/>
    <w:rsid w:val="00EE4C68"/>
    <w:rsid w:val="00EE4D6B"/>
    <w:rsid w:val="00EE4D8F"/>
    <w:rsid w:val="00EE5057"/>
    <w:rsid w:val="00EE5AC1"/>
    <w:rsid w:val="00EE61A4"/>
    <w:rsid w:val="00EE6BC6"/>
    <w:rsid w:val="00EF42B4"/>
    <w:rsid w:val="00EF4B5E"/>
    <w:rsid w:val="00EF53BF"/>
    <w:rsid w:val="00EF62EF"/>
    <w:rsid w:val="00EF6B50"/>
    <w:rsid w:val="00EF7393"/>
    <w:rsid w:val="00F004BA"/>
    <w:rsid w:val="00F025A2"/>
    <w:rsid w:val="00F02784"/>
    <w:rsid w:val="00F035DB"/>
    <w:rsid w:val="00F0533C"/>
    <w:rsid w:val="00F05426"/>
    <w:rsid w:val="00F05719"/>
    <w:rsid w:val="00F06CDF"/>
    <w:rsid w:val="00F07388"/>
    <w:rsid w:val="00F078C8"/>
    <w:rsid w:val="00F07FBA"/>
    <w:rsid w:val="00F110DD"/>
    <w:rsid w:val="00F125D7"/>
    <w:rsid w:val="00F12FF8"/>
    <w:rsid w:val="00F137D3"/>
    <w:rsid w:val="00F139BA"/>
    <w:rsid w:val="00F14740"/>
    <w:rsid w:val="00F168B8"/>
    <w:rsid w:val="00F2026E"/>
    <w:rsid w:val="00F206A3"/>
    <w:rsid w:val="00F20C2B"/>
    <w:rsid w:val="00F2210A"/>
    <w:rsid w:val="00F271B4"/>
    <w:rsid w:val="00F32066"/>
    <w:rsid w:val="00F32209"/>
    <w:rsid w:val="00F33D9C"/>
    <w:rsid w:val="00F360F1"/>
    <w:rsid w:val="00F36BF4"/>
    <w:rsid w:val="00F37743"/>
    <w:rsid w:val="00F377D8"/>
    <w:rsid w:val="00F414C7"/>
    <w:rsid w:val="00F417B5"/>
    <w:rsid w:val="00F419F4"/>
    <w:rsid w:val="00F45897"/>
    <w:rsid w:val="00F4721A"/>
    <w:rsid w:val="00F472DD"/>
    <w:rsid w:val="00F47C01"/>
    <w:rsid w:val="00F52E57"/>
    <w:rsid w:val="00F53872"/>
    <w:rsid w:val="00F539EF"/>
    <w:rsid w:val="00F54767"/>
    <w:rsid w:val="00F54A3D"/>
    <w:rsid w:val="00F54B11"/>
    <w:rsid w:val="00F55391"/>
    <w:rsid w:val="00F55B51"/>
    <w:rsid w:val="00F56161"/>
    <w:rsid w:val="00F56962"/>
    <w:rsid w:val="00F56B69"/>
    <w:rsid w:val="00F57A8E"/>
    <w:rsid w:val="00F60927"/>
    <w:rsid w:val="00F617CB"/>
    <w:rsid w:val="00F61B3C"/>
    <w:rsid w:val="00F6251B"/>
    <w:rsid w:val="00F649C7"/>
    <w:rsid w:val="00F653B8"/>
    <w:rsid w:val="00F6613D"/>
    <w:rsid w:val="00F67EA8"/>
    <w:rsid w:val="00F67EBD"/>
    <w:rsid w:val="00F70133"/>
    <w:rsid w:val="00F704A2"/>
    <w:rsid w:val="00F73AA4"/>
    <w:rsid w:val="00F73B92"/>
    <w:rsid w:val="00F74314"/>
    <w:rsid w:val="00F743A2"/>
    <w:rsid w:val="00F746ED"/>
    <w:rsid w:val="00F766A8"/>
    <w:rsid w:val="00F76F8F"/>
    <w:rsid w:val="00F774F3"/>
    <w:rsid w:val="00F80203"/>
    <w:rsid w:val="00F80AC2"/>
    <w:rsid w:val="00F8115C"/>
    <w:rsid w:val="00F81833"/>
    <w:rsid w:val="00F81EFF"/>
    <w:rsid w:val="00F82008"/>
    <w:rsid w:val="00F820E7"/>
    <w:rsid w:val="00F8215D"/>
    <w:rsid w:val="00F826F8"/>
    <w:rsid w:val="00F82E70"/>
    <w:rsid w:val="00F82F7F"/>
    <w:rsid w:val="00F83D17"/>
    <w:rsid w:val="00F83E7E"/>
    <w:rsid w:val="00F86034"/>
    <w:rsid w:val="00F86180"/>
    <w:rsid w:val="00F86A1B"/>
    <w:rsid w:val="00F877D9"/>
    <w:rsid w:val="00F90780"/>
    <w:rsid w:val="00F909AE"/>
    <w:rsid w:val="00F913C3"/>
    <w:rsid w:val="00F924BF"/>
    <w:rsid w:val="00F92F93"/>
    <w:rsid w:val="00F93E68"/>
    <w:rsid w:val="00F940DA"/>
    <w:rsid w:val="00F944F2"/>
    <w:rsid w:val="00F9520C"/>
    <w:rsid w:val="00F9595C"/>
    <w:rsid w:val="00F95998"/>
    <w:rsid w:val="00F96D43"/>
    <w:rsid w:val="00F96FDB"/>
    <w:rsid w:val="00F97798"/>
    <w:rsid w:val="00F9789D"/>
    <w:rsid w:val="00FA0927"/>
    <w:rsid w:val="00FA1266"/>
    <w:rsid w:val="00FA1923"/>
    <w:rsid w:val="00FA270B"/>
    <w:rsid w:val="00FA4828"/>
    <w:rsid w:val="00FA4C66"/>
    <w:rsid w:val="00FA5190"/>
    <w:rsid w:val="00FA5286"/>
    <w:rsid w:val="00FA5994"/>
    <w:rsid w:val="00FA5AF6"/>
    <w:rsid w:val="00FA68EF"/>
    <w:rsid w:val="00FA6C1A"/>
    <w:rsid w:val="00FA6EE3"/>
    <w:rsid w:val="00FA78DF"/>
    <w:rsid w:val="00FA7EDB"/>
    <w:rsid w:val="00FB1F41"/>
    <w:rsid w:val="00FB20BA"/>
    <w:rsid w:val="00FB2A40"/>
    <w:rsid w:val="00FB6179"/>
    <w:rsid w:val="00FB66B2"/>
    <w:rsid w:val="00FB7208"/>
    <w:rsid w:val="00FC1192"/>
    <w:rsid w:val="00FC258A"/>
    <w:rsid w:val="00FC562B"/>
    <w:rsid w:val="00FC5742"/>
    <w:rsid w:val="00FC5CF9"/>
    <w:rsid w:val="00FC63BB"/>
    <w:rsid w:val="00FC6A2C"/>
    <w:rsid w:val="00FC6C6F"/>
    <w:rsid w:val="00FC70B1"/>
    <w:rsid w:val="00FC7944"/>
    <w:rsid w:val="00FC7BF6"/>
    <w:rsid w:val="00FD00C4"/>
    <w:rsid w:val="00FD03D1"/>
    <w:rsid w:val="00FD08CC"/>
    <w:rsid w:val="00FD1732"/>
    <w:rsid w:val="00FD2459"/>
    <w:rsid w:val="00FD2723"/>
    <w:rsid w:val="00FD278C"/>
    <w:rsid w:val="00FD34A2"/>
    <w:rsid w:val="00FD3A8D"/>
    <w:rsid w:val="00FD48C6"/>
    <w:rsid w:val="00FD4976"/>
    <w:rsid w:val="00FD55F8"/>
    <w:rsid w:val="00FD5DB4"/>
    <w:rsid w:val="00FD6820"/>
    <w:rsid w:val="00FE0952"/>
    <w:rsid w:val="00FE0C35"/>
    <w:rsid w:val="00FE3361"/>
    <w:rsid w:val="00FE4131"/>
    <w:rsid w:val="00FE497D"/>
    <w:rsid w:val="00FE570A"/>
    <w:rsid w:val="00FE59EF"/>
    <w:rsid w:val="00FE71F5"/>
    <w:rsid w:val="00FF0794"/>
    <w:rsid w:val="00FF08F3"/>
    <w:rsid w:val="00FF0952"/>
    <w:rsid w:val="00FF0B47"/>
    <w:rsid w:val="00FF5040"/>
    <w:rsid w:val="00FF65A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D4267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D4267"/>
    <w:rPr>
      <w:rFonts w:eastAsia="SimSun"/>
      <w:lang w:eastAsia="en-US"/>
    </w:rPr>
  </w:style>
  <w:style w:type="paragraph" w:customStyle="1" w:styleId="3GPP">
    <w:name w:val="3GPP 正文"/>
    <w:basedOn w:val="Normal"/>
    <w:link w:val="3GPPChar"/>
    <w:qFormat/>
    <w:rsid w:val="00D53C38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D53C38"/>
    <w:rPr>
      <w:rFonts w:eastAsia="SimSun"/>
      <w:lang w:val="x-none" w:eastAsia="ja-JP"/>
    </w:rPr>
  </w:style>
  <w:style w:type="character" w:customStyle="1" w:styleId="TALChar">
    <w:name w:val="TAL Char"/>
    <w:locked/>
    <w:rsid w:val="00AA4F3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363FA-7DD5-4E2F-8690-287DE25BD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4756</TotalTime>
  <Pages>4</Pages>
  <Words>894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5983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1169</cp:revision>
  <dcterms:created xsi:type="dcterms:W3CDTF">2017-03-01T15:56:00Z</dcterms:created>
  <dcterms:modified xsi:type="dcterms:W3CDTF">2018-08-10T19:11:00Z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b1aa2129-79ec-42c0-bfac-e5b7a0374572_Enabled">
    <vt:lpwstr>True</vt:lpwstr>
  </property>
  <property fmtid="{D5CDD505-2E9C-101B-9397-08002B2CF9AE}" pid="4" name="MSIP_Label_b1aa2129-79ec-42c0-bfac-e5b7a0374572_SiteId">
    <vt:lpwstr>5d471751-9675-428d-917b-70f44f9630b0</vt:lpwstr>
  </property>
  <property fmtid="{D5CDD505-2E9C-101B-9397-08002B2CF9AE}" pid="5" name="MSIP_Label_b1aa2129-79ec-42c0-bfac-e5b7a0374572_Owner">
    <vt:lpwstr>anthony.lo@nokia.com</vt:lpwstr>
  </property>
  <property fmtid="{D5CDD505-2E9C-101B-9397-08002B2CF9AE}" pid="6" name="MSIP_Label_b1aa2129-79ec-42c0-bfac-e5b7a0374572_SetDate">
    <vt:lpwstr>2018-07-17T10:25:49.0933369Z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Application">
    <vt:lpwstr>Microsoft Azure Information Protection</vt:lpwstr>
  </property>
  <property fmtid="{D5CDD505-2E9C-101B-9397-08002B2CF9AE}" pid="9" name="MSIP_Label_b1aa2129-79ec-42c0-bfac-e5b7a0374572_Extended_MSFT_Method">
    <vt:lpwstr>Manual</vt:lpwstr>
  </property>
  <property fmtid="{D5CDD505-2E9C-101B-9397-08002B2CF9AE}" pid="10" name="Sensitivity">
    <vt:lpwstr>Public</vt:lpwstr>
  </property>
</Properties>
</file>